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186" w:rsidRPr="00784252" w:rsidRDefault="00A15186" w:rsidP="00335480">
      <w:pPr>
        <w:pStyle w:val="Header"/>
        <w:tabs>
          <w:tab w:val="left" w:pos="720"/>
        </w:tabs>
        <w:ind w:firstLine="684"/>
        <w:jc w:val="center"/>
        <w:rPr>
          <w:b/>
          <w:lang w:val="pt-BR"/>
        </w:rPr>
      </w:pPr>
      <w:r w:rsidRPr="00784252">
        <w:rPr>
          <w:b/>
          <w:lang w:val="pt-BR"/>
        </w:rPr>
        <w:t>BỘ ĐỀ THI TUYỂN CÔNG CHỨC TỈNH QUẢNG BÌNH NĂM 2016</w:t>
      </w:r>
    </w:p>
    <w:p w:rsidR="00A15186" w:rsidRDefault="00A15186" w:rsidP="00335480">
      <w:pPr>
        <w:pStyle w:val="Header"/>
        <w:tabs>
          <w:tab w:val="left" w:pos="720"/>
        </w:tabs>
        <w:ind w:firstLine="684"/>
        <w:jc w:val="center"/>
        <w:rPr>
          <w:b/>
          <w:lang w:val="pt-BR"/>
        </w:rPr>
      </w:pPr>
      <w:r w:rsidRPr="00784252">
        <w:rPr>
          <w:b/>
          <w:lang w:val="pt-BR"/>
        </w:rPr>
        <w:t xml:space="preserve">MÔN THI TRẮC NGHIỆM NGHIỆP VỤ CHUYÊN NGÀNH </w:t>
      </w:r>
    </w:p>
    <w:p w:rsidR="00A15186" w:rsidRPr="00784252" w:rsidRDefault="00A15186" w:rsidP="00335480">
      <w:pPr>
        <w:pStyle w:val="Header"/>
        <w:tabs>
          <w:tab w:val="left" w:pos="720"/>
        </w:tabs>
        <w:ind w:firstLine="684"/>
        <w:jc w:val="center"/>
        <w:rPr>
          <w:b/>
          <w:lang w:val="pt-BR"/>
        </w:rPr>
      </w:pPr>
      <w:r w:rsidRPr="00784252">
        <w:rPr>
          <w:b/>
          <w:lang w:val="pt-BR"/>
        </w:rPr>
        <w:t>KẾ HOẠCH ĐẦU TƯ</w:t>
      </w:r>
    </w:p>
    <w:p w:rsidR="00A15186" w:rsidRPr="00381B93" w:rsidRDefault="00A15186" w:rsidP="00AB7F9B">
      <w:pPr>
        <w:autoSpaceDE w:val="0"/>
        <w:autoSpaceDN w:val="0"/>
        <w:adjustRightInd w:val="0"/>
        <w:spacing w:line="340" w:lineRule="exact"/>
        <w:ind w:firstLine="709"/>
        <w:jc w:val="both"/>
        <w:rPr>
          <w:b/>
          <w:highlight w:val="white"/>
          <w:lang w:val="pt-BR"/>
        </w:rPr>
      </w:pPr>
      <w:r>
        <w:rPr>
          <w:b/>
          <w:highlight w:val="white"/>
          <w:lang w:val="pt-BR"/>
        </w:rPr>
        <w:t>Đề số 8:</w:t>
      </w:r>
    </w:p>
    <w:p w:rsidR="00A15186" w:rsidRPr="00381B93" w:rsidRDefault="00A15186" w:rsidP="00AB7F9B">
      <w:pPr>
        <w:spacing w:line="340" w:lineRule="exact"/>
        <w:ind w:firstLine="684"/>
        <w:jc w:val="both"/>
        <w:rPr>
          <w:color w:val="FF0000"/>
          <w:highlight w:val="white"/>
          <w:lang w:val="pt-BR"/>
        </w:rPr>
      </w:pPr>
      <w:r w:rsidRPr="00381B93">
        <w:rPr>
          <w:b/>
          <w:highlight w:val="white"/>
          <w:lang w:val="pt-BR"/>
        </w:rPr>
        <w:t xml:space="preserve">Câu </w:t>
      </w:r>
      <w:r>
        <w:rPr>
          <w:b/>
          <w:highlight w:val="white"/>
          <w:lang w:val="pt-BR"/>
        </w:rPr>
        <w:t>1</w:t>
      </w:r>
      <w:r w:rsidRPr="00381B93">
        <w:rPr>
          <w:b/>
          <w:highlight w:val="white"/>
          <w:lang w:val="pt-BR"/>
        </w:rPr>
        <w:t xml:space="preserve">:  </w:t>
      </w:r>
      <w:r w:rsidRPr="00381B93">
        <w:rPr>
          <w:color w:val="FF0000"/>
          <w:highlight w:val="white"/>
          <w:lang w:val="pt-BR"/>
        </w:rPr>
        <w:t>Theo Luật Đầu tư số 67/2014/QH13 ngày 26/11/2014</w:t>
      </w:r>
      <w:r w:rsidRPr="00381B93">
        <w:rPr>
          <w:highlight w:val="white"/>
          <w:lang w:val="pt-BR"/>
        </w:rPr>
        <w:t>, trường hợp nào phải thực hiện thủ tục cấp Giấy chứng nhận đăng ký đầu tư?</w:t>
      </w:r>
    </w:p>
    <w:p w:rsidR="00A15186" w:rsidRPr="00381B93" w:rsidRDefault="00A15186" w:rsidP="00E520D3">
      <w:pPr>
        <w:pStyle w:val="ListParagraph"/>
        <w:numPr>
          <w:ilvl w:val="0"/>
          <w:numId w:val="1"/>
        </w:numPr>
        <w:spacing w:line="340" w:lineRule="exact"/>
        <w:jc w:val="both"/>
        <w:rPr>
          <w:highlight w:val="white"/>
          <w:lang w:val="pt-BR"/>
        </w:rPr>
      </w:pPr>
      <w:r w:rsidRPr="00381B93">
        <w:rPr>
          <w:highlight w:val="white"/>
          <w:lang w:val="pt-BR"/>
        </w:rPr>
        <w:t>Dự án đầu tư của nhà đầu tư nước ngoài</w:t>
      </w:r>
      <w:r>
        <w:rPr>
          <w:highlight w:val="white"/>
          <w:lang w:val="pt-BR"/>
        </w:rPr>
        <w:t>.</w:t>
      </w:r>
    </w:p>
    <w:p w:rsidR="00A15186" w:rsidRPr="00381B93" w:rsidRDefault="00A15186" w:rsidP="00E520D3">
      <w:pPr>
        <w:numPr>
          <w:ilvl w:val="0"/>
          <w:numId w:val="1"/>
        </w:numPr>
        <w:spacing w:line="340" w:lineRule="exact"/>
        <w:jc w:val="both"/>
        <w:rPr>
          <w:highlight w:val="white"/>
          <w:lang w:val="pt-BR"/>
        </w:rPr>
      </w:pPr>
      <w:r w:rsidRPr="00381B93">
        <w:rPr>
          <w:highlight w:val="white"/>
          <w:lang w:val="pt-BR"/>
        </w:rPr>
        <w:t>Dự án đầu tư theo hình thức góp vốn, mua cổ phần, phần vốn góp của tổ chức kinh tế</w:t>
      </w:r>
      <w:r>
        <w:rPr>
          <w:highlight w:val="white"/>
          <w:lang w:val="pt-BR"/>
        </w:rPr>
        <w:t>.</w:t>
      </w:r>
    </w:p>
    <w:p w:rsidR="00A15186" w:rsidRPr="00381B93" w:rsidRDefault="00A15186" w:rsidP="00E520D3">
      <w:pPr>
        <w:numPr>
          <w:ilvl w:val="0"/>
          <w:numId w:val="1"/>
        </w:numPr>
        <w:spacing w:line="340" w:lineRule="exact"/>
        <w:jc w:val="both"/>
        <w:rPr>
          <w:highlight w:val="white"/>
          <w:lang w:val="pt-BR"/>
        </w:rPr>
      </w:pPr>
      <w:r w:rsidRPr="00381B93">
        <w:rPr>
          <w:highlight w:val="white"/>
          <w:lang w:val="pt-BR"/>
        </w:rPr>
        <w:t>Dự án đầu tư của nhà đầu tư trong nước</w:t>
      </w:r>
      <w:r>
        <w:rPr>
          <w:highlight w:val="white"/>
          <w:lang w:val="pt-BR"/>
        </w:rPr>
        <w:t>.</w:t>
      </w:r>
    </w:p>
    <w:p w:rsidR="00A15186" w:rsidRPr="00381B93" w:rsidRDefault="00A15186" w:rsidP="00E520D3">
      <w:pPr>
        <w:numPr>
          <w:ilvl w:val="0"/>
          <w:numId w:val="1"/>
        </w:numPr>
        <w:spacing w:line="340" w:lineRule="exact"/>
        <w:jc w:val="both"/>
        <w:rPr>
          <w:highlight w:val="white"/>
          <w:lang w:val="pt-BR"/>
        </w:rPr>
      </w:pPr>
      <w:r w:rsidRPr="00381B93">
        <w:rPr>
          <w:highlight w:val="white"/>
          <w:lang w:val="pt-BR"/>
        </w:rPr>
        <w:t>Cả 3 đáp án trên đều đúng</w:t>
      </w:r>
      <w:r>
        <w:rPr>
          <w:highlight w:val="white"/>
          <w:lang w:val="pt-BR"/>
        </w:rPr>
        <w:t>.</w:t>
      </w:r>
    </w:p>
    <w:p w:rsidR="00A15186" w:rsidRPr="00381B93" w:rsidRDefault="00A15186" w:rsidP="00AB7F9B">
      <w:pPr>
        <w:autoSpaceDE w:val="0"/>
        <w:autoSpaceDN w:val="0"/>
        <w:adjustRightInd w:val="0"/>
        <w:spacing w:line="340" w:lineRule="exact"/>
        <w:ind w:firstLine="720"/>
        <w:jc w:val="both"/>
        <w:rPr>
          <w:b/>
          <w:highlight w:val="white"/>
          <w:lang w:val="pt-BR"/>
        </w:rPr>
      </w:pPr>
    </w:p>
    <w:p w:rsidR="00A15186" w:rsidRPr="00381B93" w:rsidRDefault="00A15186" w:rsidP="00AB7F9B">
      <w:pPr>
        <w:autoSpaceDE w:val="0"/>
        <w:autoSpaceDN w:val="0"/>
        <w:adjustRightInd w:val="0"/>
        <w:spacing w:line="340" w:lineRule="exact"/>
        <w:ind w:firstLine="720"/>
        <w:jc w:val="both"/>
        <w:rPr>
          <w:highlight w:val="white"/>
          <w:lang w:val="pt-BR"/>
        </w:rPr>
      </w:pPr>
      <w:r w:rsidRPr="00381B93">
        <w:rPr>
          <w:b/>
          <w:highlight w:val="white"/>
          <w:lang w:val="pt-BR"/>
        </w:rPr>
        <w:t xml:space="preserve">Câu </w:t>
      </w:r>
      <w:r>
        <w:rPr>
          <w:b/>
          <w:highlight w:val="white"/>
          <w:lang w:val="pt-BR"/>
        </w:rPr>
        <w:t>2</w:t>
      </w:r>
      <w:r w:rsidRPr="00381B93">
        <w:rPr>
          <w:b/>
          <w:highlight w:val="white"/>
          <w:lang w:val="pt-BR"/>
        </w:rPr>
        <w:t xml:space="preserve">: </w:t>
      </w:r>
      <w:r w:rsidRPr="00381B93">
        <w:rPr>
          <w:color w:val="FF0000"/>
          <w:highlight w:val="white"/>
          <w:lang w:val="pt-BR"/>
        </w:rPr>
        <w:t>Theo Luật Đầu tư số 67/2014/QH13 ngày 26/11/2014</w:t>
      </w:r>
      <w:r w:rsidRPr="00381B93">
        <w:rPr>
          <w:highlight w:val="white"/>
          <w:lang w:val="pt-BR"/>
        </w:rPr>
        <w:t>, thẩm quyền cấp, điều chỉnh và thu hồi Giấy chứng nhận đăng ký đầu tư đối với các dự án ngoài khu công nghiệp, khu chế xuất, khu công nghệ cao, khu kinh tế là đơn vị nào?</w:t>
      </w:r>
    </w:p>
    <w:p w:rsidR="00A15186" w:rsidRPr="00381B93" w:rsidRDefault="00A15186" w:rsidP="00E520D3">
      <w:pPr>
        <w:pStyle w:val="ListParagraph"/>
        <w:numPr>
          <w:ilvl w:val="0"/>
          <w:numId w:val="2"/>
        </w:numPr>
        <w:autoSpaceDE w:val="0"/>
        <w:autoSpaceDN w:val="0"/>
        <w:adjustRightInd w:val="0"/>
        <w:spacing w:line="340" w:lineRule="exact"/>
        <w:jc w:val="both"/>
        <w:rPr>
          <w:highlight w:val="white"/>
          <w:lang w:val="pt-BR"/>
        </w:rPr>
      </w:pPr>
      <w:r w:rsidRPr="00381B93">
        <w:rPr>
          <w:highlight w:val="white"/>
          <w:lang w:val="pt-BR"/>
        </w:rPr>
        <w:t>Ban Quản lý khu công nghiệp, khu chế xuất, khu công nghệ cao, khu kinh tế</w:t>
      </w:r>
      <w:r>
        <w:rPr>
          <w:highlight w:val="white"/>
          <w:lang w:val="pt-BR"/>
        </w:rPr>
        <w:t>.</w:t>
      </w:r>
    </w:p>
    <w:p w:rsidR="00A15186" w:rsidRPr="00862E94" w:rsidRDefault="00A15186" w:rsidP="00E520D3">
      <w:pPr>
        <w:pStyle w:val="ListParagraph"/>
        <w:numPr>
          <w:ilvl w:val="0"/>
          <w:numId w:val="2"/>
        </w:numPr>
        <w:autoSpaceDE w:val="0"/>
        <w:autoSpaceDN w:val="0"/>
        <w:adjustRightInd w:val="0"/>
        <w:spacing w:line="340" w:lineRule="exact"/>
        <w:jc w:val="both"/>
        <w:rPr>
          <w:highlight w:val="white"/>
          <w:lang w:val="pt-BR"/>
        </w:rPr>
      </w:pPr>
      <w:r w:rsidRPr="00862E94">
        <w:rPr>
          <w:highlight w:val="white"/>
          <w:lang w:val="pt-BR"/>
        </w:rPr>
        <w:t>Uỷ ban nhân dân tỉnh.</w:t>
      </w:r>
    </w:p>
    <w:p w:rsidR="00A15186" w:rsidRPr="00862E94" w:rsidRDefault="00A15186" w:rsidP="00E520D3">
      <w:pPr>
        <w:numPr>
          <w:ilvl w:val="0"/>
          <w:numId w:val="2"/>
        </w:numPr>
        <w:autoSpaceDE w:val="0"/>
        <w:autoSpaceDN w:val="0"/>
        <w:adjustRightInd w:val="0"/>
        <w:spacing w:line="340" w:lineRule="exact"/>
        <w:jc w:val="both"/>
        <w:rPr>
          <w:highlight w:val="white"/>
          <w:lang w:val="pt-BR"/>
        </w:rPr>
      </w:pPr>
      <w:r w:rsidRPr="00862E94">
        <w:rPr>
          <w:highlight w:val="white"/>
          <w:lang w:val="pt-BR"/>
        </w:rPr>
        <w:t>Sở Kế hoạch và Đầu tư.</w:t>
      </w:r>
    </w:p>
    <w:p w:rsidR="00A15186" w:rsidRPr="00862E94" w:rsidRDefault="00A15186" w:rsidP="00E520D3">
      <w:pPr>
        <w:numPr>
          <w:ilvl w:val="0"/>
          <w:numId w:val="2"/>
        </w:numPr>
        <w:autoSpaceDE w:val="0"/>
        <w:autoSpaceDN w:val="0"/>
        <w:adjustRightInd w:val="0"/>
        <w:spacing w:line="340" w:lineRule="exact"/>
        <w:jc w:val="both"/>
        <w:rPr>
          <w:highlight w:val="white"/>
          <w:lang w:val="pt-BR"/>
        </w:rPr>
      </w:pPr>
      <w:r w:rsidRPr="00862E94">
        <w:rPr>
          <w:highlight w:val="white"/>
          <w:lang w:val="pt-BR"/>
        </w:rPr>
        <w:t>Cả 3 đáp án trên đều sai.</w:t>
      </w:r>
    </w:p>
    <w:p w:rsidR="00A15186" w:rsidRPr="00862E94" w:rsidRDefault="00A15186" w:rsidP="00AB7F9B">
      <w:pPr>
        <w:autoSpaceDE w:val="0"/>
        <w:autoSpaceDN w:val="0"/>
        <w:adjustRightInd w:val="0"/>
        <w:spacing w:line="340" w:lineRule="exact"/>
        <w:ind w:firstLine="720"/>
        <w:jc w:val="both"/>
        <w:rPr>
          <w:b/>
          <w:highlight w:val="white"/>
          <w:lang w:val="pt-BR"/>
        </w:rPr>
      </w:pPr>
    </w:p>
    <w:p w:rsidR="00A15186" w:rsidRPr="00E210F9" w:rsidRDefault="00A15186" w:rsidP="00AB7F9B">
      <w:pPr>
        <w:autoSpaceDE w:val="0"/>
        <w:autoSpaceDN w:val="0"/>
        <w:adjustRightInd w:val="0"/>
        <w:spacing w:line="340" w:lineRule="exact"/>
        <w:ind w:firstLine="720"/>
        <w:jc w:val="both"/>
        <w:rPr>
          <w:b/>
          <w:highlight w:val="white"/>
          <w:lang w:val="pt-BR"/>
        </w:rPr>
      </w:pPr>
      <w:r w:rsidRPr="00E210F9">
        <w:rPr>
          <w:b/>
          <w:highlight w:val="white"/>
          <w:lang w:val="pt-BR"/>
        </w:rPr>
        <w:t xml:space="preserve">Câu 3: </w:t>
      </w:r>
      <w:r w:rsidRPr="00E210F9">
        <w:rPr>
          <w:color w:val="FF0000"/>
          <w:highlight w:val="white"/>
          <w:lang w:val="pt-BR"/>
        </w:rPr>
        <w:t>Theo Luật Đầu tư số 67/2014/QH13 ngày 26/11/2014</w:t>
      </w:r>
      <w:r w:rsidRPr="00E210F9">
        <w:rPr>
          <w:highlight w:val="white"/>
          <w:lang w:val="pt-BR"/>
        </w:rPr>
        <w:t>, thời hạn hoạt động của dự án đầu trong khu kinh tế không quá bao nhiêu năm?</w:t>
      </w:r>
    </w:p>
    <w:p w:rsidR="00A15186" w:rsidRPr="00B94800" w:rsidRDefault="00A15186" w:rsidP="00E520D3">
      <w:pPr>
        <w:pStyle w:val="ListParagraph"/>
        <w:numPr>
          <w:ilvl w:val="0"/>
          <w:numId w:val="3"/>
        </w:numPr>
        <w:autoSpaceDE w:val="0"/>
        <w:autoSpaceDN w:val="0"/>
        <w:adjustRightInd w:val="0"/>
        <w:spacing w:line="340" w:lineRule="exact"/>
        <w:jc w:val="both"/>
        <w:rPr>
          <w:highlight w:val="white"/>
        </w:rPr>
      </w:pPr>
      <w:r w:rsidRPr="00B94800">
        <w:rPr>
          <w:highlight w:val="white"/>
        </w:rPr>
        <w:t>40 năm</w:t>
      </w:r>
      <w:r>
        <w:rPr>
          <w:highlight w:val="white"/>
        </w:rPr>
        <w:t>.</w:t>
      </w:r>
    </w:p>
    <w:p w:rsidR="00A15186" w:rsidRPr="00C96EBA" w:rsidRDefault="00A15186" w:rsidP="00E520D3">
      <w:pPr>
        <w:pStyle w:val="ListParagraph"/>
        <w:numPr>
          <w:ilvl w:val="0"/>
          <w:numId w:val="3"/>
        </w:numPr>
        <w:autoSpaceDE w:val="0"/>
        <w:autoSpaceDN w:val="0"/>
        <w:adjustRightInd w:val="0"/>
        <w:spacing w:line="340" w:lineRule="exact"/>
        <w:jc w:val="both"/>
        <w:rPr>
          <w:highlight w:val="white"/>
        </w:rPr>
      </w:pPr>
      <w:r w:rsidRPr="00C96EBA">
        <w:rPr>
          <w:highlight w:val="white"/>
        </w:rPr>
        <w:t>50 năm</w:t>
      </w:r>
      <w:r>
        <w:rPr>
          <w:highlight w:val="white"/>
        </w:rPr>
        <w:t>.</w:t>
      </w:r>
    </w:p>
    <w:p w:rsidR="00A15186" w:rsidRPr="00C96EBA" w:rsidRDefault="00A15186" w:rsidP="00E520D3">
      <w:pPr>
        <w:numPr>
          <w:ilvl w:val="0"/>
          <w:numId w:val="3"/>
        </w:numPr>
        <w:autoSpaceDE w:val="0"/>
        <w:autoSpaceDN w:val="0"/>
        <w:adjustRightInd w:val="0"/>
        <w:spacing w:line="340" w:lineRule="exact"/>
        <w:jc w:val="both"/>
        <w:rPr>
          <w:highlight w:val="white"/>
        </w:rPr>
      </w:pPr>
      <w:r w:rsidRPr="00C96EBA">
        <w:rPr>
          <w:highlight w:val="white"/>
        </w:rPr>
        <w:t>60 năm</w:t>
      </w:r>
      <w:r>
        <w:rPr>
          <w:highlight w:val="white"/>
        </w:rPr>
        <w:t>.</w:t>
      </w:r>
    </w:p>
    <w:p w:rsidR="00A15186" w:rsidRPr="00C96EBA" w:rsidRDefault="00A15186" w:rsidP="00E520D3">
      <w:pPr>
        <w:numPr>
          <w:ilvl w:val="0"/>
          <w:numId w:val="3"/>
        </w:numPr>
        <w:autoSpaceDE w:val="0"/>
        <w:autoSpaceDN w:val="0"/>
        <w:adjustRightInd w:val="0"/>
        <w:spacing w:line="340" w:lineRule="exact"/>
        <w:jc w:val="both"/>
        <w:rPr>
          <w:highlight w:val="white"/>
        </w:rPr>
      </w:pPr>
      <w:r w:rsidRPr="00C96EBA">
        <w:rPr>
          <w:highlight w:val="white"/>
        </w:rPr>
        <w:t>70 năm</w:t>
      </w:r>
      <w:r>
        <w:rPr>
          <w:highlight w:val="white"/>
        </w:rPr>
        <w:t>.</w:t>
      </w:r>
    </w:p>
    <w:p w:rsidR="00A15186" w:rsidRDefault="00A15186" w:rsidP="00AB7F9B">
      <w:pPr>
        <w:autoSpaceDE w:val="0"/>
        <w:autoSpaceDN w:val="0"/>
        <w:adjustRightInd w:val="0"/>
        <w:spacing w:line="340" w:lineRule="exact"/>
        <w:ind w:firstLine="720"/>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4</w:t>
      </w:r>
      <w:r w:rsidRPr="00C96EBA">
        <w:rPr>
          <w:b/>
          <w:highlight w:val="white"/>
        </w:rPr>
        <w:t xml:space="preserve">: </w:t>
      </w:r>
      <w:r w:rsidRPr="00530DF3">
        <w:rPr>
          <w:color w:val="FF0000"/>
          <w:highlight w:val="white"/>
        </w:rPr>
        <w:t>Theo Luật Đầu tư số 67/2014/QH13 ngày 26/11/2014</w:t>
      </w:r>
      <w:r w:rsidRPr="00530DF3">
        <w:rPr>
          <w:highlight w:val="white"/>
        </w:rPr>
        <w:t xml:space="preserve">, </w:t>
      </w:r>
      <w:r>
        <w:rPr>
          <w:highlight w:val="white"/>
        </w:rPr>
        <w:t>s</w:t>
      </w:r>
      <w:r w:rsidRPr="00530DF3">
        <w:rPr>
          <w:highlight w:val="white"/>
        </w:rPr>
        <w:t>au thời hạn bao nhiêu tháng mà nhà đầu tư không thực hiện hoặc không có khả năng thực hiện dự án theo tiến độ đăng ký với cơ quan đăng ký đầu tư và không thuộc trường hợp được giãn tiến độ thì dự án bị chấm dứt hoạt động?</w:t>
      </w:r>
    </w:p>
    <w:p w:rsidR="00A15186" w:rsidRPr="00530DF3" w:rsidRDefault="00A15186" w:rsidP="00E520D3">
      <w:pPr>
        <w:pStyle w:val="ListParagraph"/>
        <w:numPr>
          <w:ilvl w:val="0"/>
          <w:numId w:val="15"/>
        </w:numPr>
        <w:autoSpaceDE w:val="0"/>
        <w:autoSpaceDN w:val="0"/>
        <w:adjustRightInd w:val="0"/>
        <w:spacing w:line="340" w:lineRule="exact"/>
        <w:jc w:val="both"/>
        <w:rPr>
          <w:highlight w:val="white"/>
        </w:rPr>
      </w:pPr>
      <w:r w:rsidRPr="00530DF3">
        <w:rPr>
          <w:highlight w:val="white"/>
        </w:rPr>
        <w:t>12 tháng</w:t>
      </w:r>
      <w:r>
        <w:rPr>
          <w:highlight w:val="white"/>
        </w:rPr>
        <w:t>.</w:t>
      </w:r>
    </w:p>
    <w:p w:rsidR="00A15186" w:rsidRPr="00530DF3" w:rsidRDefault="00A15186" w:rsidP="00E520D3">
      <w:pPr>
        <w:pStyle w:val="ListParagraph"/>
        <w:numPr>
          <w:ilvl w:val="0"/>
          <w:numId w:val="15"/>
        </w:numPr>
        <w:autoSpaceDE w:val="0"/>
        <w:autoSpaceDN w:val="0"/>
        <w:adjustRightInd w:val="0"/>
        <w:spacing w:line="340" w:lineRule="exact"/>
        <w:jc w:val="both"/>
        <w:rPr>
          <w:highlight w:val="white"/>
        </w:rPr>
      </w:pPr>
      <w:r w:rsidRPr="00530DF3">
        <w:rPr>
          <w:highlight w:val="white"/>
        </w:rPr>
        <w:t>24 tháng</w:t>
      </w:r>
      <w:r>
        <w:rPr>
          <w:highlight w:val="white"/>
        </w:rPr>
        <w:t>.</w:t>
      </w:r>
    </w:p>
    <w:p w:rsidR="00A15186" w:rsidRPr="00530DF3" w:rsidRDefault="00A15186" w:rsidP="00E520D3">
      <w:pPr>
        <w:pStyle w:val="ListParagraph"/>
        <w:numPr>
          <w:ilvl w:val="0"/>
          <w:numId w:val="15"/>
        </w:numPr>
        <w:autoSpaceDE w:val="0"/>
        <w:autoSpaceDN w:val="0"/>
        <w:adjustRightInd w:val="0"/>
        <w:spacing w:line="340" w:lineRule="exact"/>
        <w:jc w:val="both"/>
        <w:rPr>
          <w:highlight w:val="white"/>
        </w:rPr>
      </w:pPr>
      <w:r w:rsidRPr="00530DF3">
        <w:rPr>
          <w:highlight w:val="white"/>
        </w:rPr>
        <w:t>36 tháng</w:t>
      </w:r>
      <w:r>
        <w:rPr>
          <w:highlight w:val="white"/>
        </w:rPr>
        <w:t>.</w:t>
      </w:r>
    </w:p>
    <w:p w:rsidR="00A15186" w:rsidRPr="00530DF3" w:rsidRDefault="00A15186" w:rsidP="00E520D3">
      <w:pPr>
        <w:pStyle w:val="ListParagraph"/>
        <w:numPr>
          <w:ilvl w:val="0"/>
          <w:numId w:val="15"/>
        </w:numPr>
        <w:autoSpaceDE w:val="0"/>
        <w:autoSpaceDN w:val="0"/>
        <w:adjustRightInd w:val="0"/>
        <w:spacing w:line="340" w:lineRule="exact"/>
        <w:jc w:val="both"/>
        <w:rPr>
          <w:highlight w:val="white"/>
        </w:rPr>
      </w:pPr>
      <w:r w:rsidRPr="00530DF3">
        <w:rPr>
          <w:highlight w:val="white"/>
        </w:rPr>
        <w:t>Cả 3 đáp án trên đều sai</w:t>
      </w:r>
      <w:r>
        <w:rPr>
          <w:highlight w:val="white"/>
        </w:rPr>
        <w:t>.</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5</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m</w:t>
      </w:r>
      <w:r w:rsidRPr="00140B85">
        <w:rPr>
          <w:highlight w:val="white"/>
        </w:rPr>
        <w:t>ức ký quỹ để bảo đảm thực hiện dự án đầu tư được xác định là bao nhiêu?</w:t>
      </w:r>
    </w:p>
    <w:p w:rsidR="00A15186" w:rsidRPr="008E124C" w:rsidRDefault="00A15186" w:rsidP="00E520D3">
      <w:pPr>
        <w:pStyle w:val="ListParagraph"/>
        <w:numPr>
          <w:ilvl w:val="0"/>
          <w:numId w:val="4"/>
        </w:numPr>
        <w:autoSpaceDE w:val="0"/>
        <w:autoSpaceDN w:val="0"/>
        <w:adjustRightInd w:val="0"/>
        <w:spacing w:line="340" w:lineRule="exact"/>
        <w:jc w:val="both"/>
        <w:rPr>
          <w:highlight w:val="white"/>
        </w:rPr>
      </w:pPr>
      <w:r w:rsidRPr="008E124C">
        <w:rPr>
          <w:highlight w:val="white"/>
        </w:rPr>
        <w:t>Từ 1% đến 2% tổng vốn đầu tư</w:t>
      </w:r>
      <w:r>
        <w:rPr>
          <w:highlight w:val="white"/>
        </w:rPr>
        <w:t>.</w:t>
      </w:r>
    </w:p>
    <w:p w:rsidR="00A15186" w:rsidRPr="00C96EBA" w:rsidRDefault="00A15186" w:rsidP="00E520D3">
      <w:pPr>
        <w:pStyle w:val="ListParagraph"/>
        <w:numPr>
          <w:ilvl w:val="0"/>
          <w:numId w:val="4"/>
        </w:numPr>
        <w:autoSpaceDE w:val="0"/>
        <w:autoSpaceDN w:val="0"/>
        <w:adjustRightInd w:val="0"/>
        <w:spacing w:line="340" w:lineRule="exact"/>
        <w:jc w:val="both"/>
        <w:rPr>
          <w:highlight w:val="white"/>
        </w:rPr>
      </w:pPr>
      <w:r w:rsidRPr="00C96EBA">
        <w:rPr>
          <w:highlight w:val="white"/>
        </w:rPr>
        <w:t>Từ 1% đến 3% tổng vốn đầu tư</w:t>
      </w:r>
      <w:r>
        <w:rPr>
          <w:highlight w:val="white"/>
        </w:rPr>
        <w:t>.</w:t>
      </w:r>
    </w:p>
    <w:p w:rsidR="00A15186" w:rsidRPr="00C96EBA" w:rsidRDefault="00A15186" w:rsidP="00E520D3">
      <w:pPr>
        <w:pStyle w:val="ListParagraph"/>
        <w:numPr>
          <w:ilvl w:val="0"/>
          <w:numId w:val="4"/>
        </w:numPr>
        <w:autoSpaceDE w:val="0"/>
        <w:autoSpaceDN w:val="0"/>
        <w:adjustRightInd w:val="0"/>
        <w:spacing w:line="340" w:lineRule="exact"/>
        <w:jc w:val="both"/>
        <w:rPr>
          <w:highlight w:val="white"/>
        </w:rPr>
      </w:pPr>
      <w:r w:rsidRPr="00C96EBA">
        <w:rPr>
          <w:highlight w:val="white"/>
        </w:rPr>
        <w:t>Từ 2% đến 4% tổng vốn đầu tư</w:t>
      </w:r>
      <w:r>
        <w:rPr>
          <w:highlight w:val="white"/>
        </w:rPr>
        <w:t>.</w:t>
      </w:r>
    </w:p>
    <w:p w:rsidR="00A15186" w:rsidRPr="00C96EBA" w:rsidRDefault="00A15186" w:rsidP="00E520D3">
      <w:pPr>
        <w:pStyle w:val="ListParagraph"/>
        <w:numPr>
          <w:ilvl w:val="0"/>
          <w:numId w:val="4"/>
        </w:numPr>
        <w:autoSpaceDE w:val="0"/>
        <w:autoSpaceDN w:val="0"/>
        <w:adjustRightInd w:val="0"/>
        <w:spacing w:line="340" w:lineRule="exact"/>
        <w:jc w:val="both"/>
        <w:rPr>
          <w:highlight w:val="white"/>
        </w:rPr>
      </w:pPr>
      <w:r w:rsidRPr="00C96EBA">
        <w:rPr>
          <w:highlight w:val="white"/>
        </w:rPr>
        <w:t>Từ 2% đến 5% tổng vốn đầu tư</w:t>
      </w:r>
      <w:r>
        <w:rPr>
          <w:highlight w:val="white"/>
        </w:rPr>
        <w:t>.</w:t>
      </w:r>
    </w:p>
    <w:p w:rsidR="00A15186" w:rsidRPr="00C96EBA" w:rsidRDefault="00A15186" w:rsidP="00AB7F9B">
      <w:pPr>
        <w:pStyle w:val="ListParagraph"/>
        <w:autoSpaceDE w:val="0"/>
        <w:autoSpaceDN w:val="0"/>
        <w:adjustRightInd w:val="0"/>
        <w:spacing w:line="340" w:lineRule="exact"/>
        <w:ind w:left="1215"/>
        <w:jc w:val="both"/>
        <w:rPr>
          <w:b/>
          <w:highlight w:val="white"/>
        </w:rPr>
      </w:pPr>
    </w:p>
    <w:p w:rsidR="00A15186" w:rsidRPr="00C96EBA" w:rsidRDefault="00A15186" w:rsidP="00AB7F9B">
      <w:pPr>
        <w:pStyle w:val="ListParagraph"/>
        <w:autoSpaceDE w:val="0"/>
        <w:autoSpaceDN w:val="0"/>
        <w:adjustRightInd w:val="0"/>
        <w:spacing w:line="340" w:lineRule="exact"/>
        <w:ind w:left="1215"/>
        <w:jc w:val="both"/>
        <w:rPr>
          <w:highlight w:val="white"/>
        </w:rPr>
      </w:pPr>
    </w:p>
    <w:p w:rsidR="00A15186" w:rsidRPr="00F27A3E" w:rsidRDefault="00A1518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6</w:t>
      </w:r>
      <w:r w:rsidRPr="00C96EBA">
        <w:rPr>
          <w:b/>
          <w:highlight w:val="white"/>
        </w:rPr>
        <w:t xml:space="preserve">.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A15186" w:rsidRPr="00F27A3E" w:rsidRDefault="00A15186" w:rsidP="00E520D3">
      <w:pPr>
        <w:pStyle w:val="ListParagraph"/>
        <w:numPr>
          <w:ilvl w:val="0"/>
          <w:numId w:val="5"/>
        </w:numPr>
        <w:autoSpaceDE w:val="0"/>
        <w:autoSpaceDN w:val="0"/>
        <w:adjustRightInd w:val="0"/>
        <w:spacing w:line="340" w:lineRule="exact"/>
        <w:jc w:val="both"/>
        <w:rPr>
          <w:highlight w:val="white"/>
        </w:rPr>
      </w:pPr>
      <w:r w:rsidRPr="00F27A3E">
        <w:rPr>
          <w:highlight w:val="white"/>
        </w:rPr>
        <w:t>1 lần</w:t>
      </w:r>
      <w:r>
        <w:rPr>
          <w:highlight w:val="white"/>
        </w:rPr>
        <w:t>.</w:t>
      </w:r>
    </w:p>
    <w:p w:rsidR="00A15186" w:rsidRPr="00C96EBA" w:rsidRDefault="00A15186" w:rsidP="00E520D3">
      <w:pPr>
        <w:pStyle w:val="ListParagraph"/>
        <w:numPr>
          <w:ilvl w:val="0"/>
          <w:numId w:val="5"/>
        </w:numPr>
        <w:autoSpaceDE w:val="0"/>
        <w:autoSpaceDN w:val="0"/>
        <w:adjustRightInd w:val="0"/>
        <w:spacing w:line="340" w:lineRule="exact"/>
        <w:jc w:val="both"/>
        <w:rPr>
          <w:highlight w:val="white"/>
        </w:rPr>
      </w:pPr>
      <w:r w:rsidRPr="00C96EBA">
        <w:rPr>
          <w:highlight w:val="white"/>
        </w:rPr>
        <w:t>2 lần</w:t>
      </w:r>
      <w:r>
        <w:rPr>
          <w:highlight w:val="white"/>
        </w:rPr>
        <w:t>.</w:t>
      </w:r>
    </w:p>
    <w:p w:rsidR="00A15186" w:rsidRPr="00C96EBA" w:rsidRDefault="00A15186" w:rsidP="00E520D3">
      <w:pPr>
        <w:pStyle w:val="ListParagraph"/>
        <w:numPr>
          <w:ilvl w:val="0"/>
          <w:numId w:val="5"/>
        </w:numPr>
        <w:autoSpaceDE w:val="0"/>
        <w:autoSpaceDN w:val="0"/>
        <w:adjustRightInd w:val="0"/>
        <w:spacing w:line="340" w:lineRule="exact"/>
        <w:jc w:val="both"/>
        <w:rPr>
          <w:highlight w:val="white"/>
        </w:rPr>
      </w:pPr>
      <w:r w:rsidRPr="00C96EBA">
        <w:rPr>
          <w:highlight w:val="white"/>
        </w:rPr>
        <w:t>3 lần</w:t>
      </w:r>
      <w:r>
        <w:rPr>
          <w:highlight w:val="white"/>
        </w:rPr>
        <w:t>.</w:t>
      </w:r>
    </w:p>
    <w:p w:rsidR="00A15186" w:rsidRPr="00C96EBA" w:rsidRDefault="00A15186" w:rsidP="00E520D3">
      <w:pPr>
        <w:pStyle w:val="ListParagraph"/>
        <w:numPr>
          <w:ilvl w:val="0"/>
          <w:numId w:val="5"/>
        </w:numPr>
        <w:autoSpaceDE w:val="0"/>
        <w:autoSpaceDN w:val="0"/>
        <w:adjustRightInd w:val="0"/>
        <w:spacing w:line="340" w:lineRule="exact"/>
        <w:jc w:val="both"/>
        <w:rPr>
          <w:b/>
          <w:highlight w:val="white"/>
        </w:rPr>
      </w:pPr>
      <w:r w:rsidRPr="00C96EBA">
        <w:rPr>
          <w:highlight w:val="white"/>
        </w:rPr>
        <w:t>4 lần</w:t>
      </w:r>
      <w:r>
        <w:rPr>
          <w:highlight w:val="white"/>
        </w:rPr>
        <w:t>.</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F27A3E">
        <w:rPr>
          <w:color w:val="FF0000"/>
          <w:highlight w:val="white"/>
        </w:rPr>
        <w:t>Theo Luật Xây dựng số 50/2014/QH13 ngày 18/06/2014</w:t>
      </w:r>
      <w:r w:rsidRPr="00F27A3E">
        <w:rPr>
          <w:highlight w:val="white"/>
        </w:rPr>
        <w:t xml:space="preserve">,  </w:t>
      </w:r>
      <w:r>
        <w:rPr>
          <w:highlight w:val="white"/>
        </w:rPr>
        <w:t>thẩm quyền cấp, điều chỉnh, gia hạn, cấp lại và thu hồi giấy phép xây dựng  đối với công trình cấp đặc biệt là cơ quan hoặc đại diện cơ quan nào?</w:t>
      </w:r>
    </w:p>
    <w:p w:rsidR="00A15186" w:rsidRPr="00B07B5F" w:rsidRDefault="00A15186" w:rsidP="00E520D3">
      <w:pPr>
        <w:pStyle w:val="ListParagraph"/>
        <w:numPr>
          <w:ilvl w:val="0"/>
          <w:numId w:val="6"/>
        </w:numPr>
        <w:autoSpaceDE w:val="0"/>
        <w:autoSpaceDN w:val="0"/>
        <w:adjustRightInd w:val="0"/>
        <w:spacing w:line="340" w:lineRule="exact"/>
        <w:jc w:val="both"/>
        <w:rPr>
          <w:highlight w:val="white"/>
        </w:rPr>
      </w:pPr>
      <w:r>
        <w:rPr>
          <w:highlight w:val="white"/>
        </w:rPr>
        <w:t>Quốc hội.</w:t>
      </w:r>
    </w:p>
    <w:p w:rsidR="00A15186" w:rsidRPr="00C96EBA" w:rsidRDefault="00A15186" w:rsidP="00E520D3">
      <w:pPr>
        <w:pStyle w:val="ListParagraph"/>
        <w:numPr>
          <w:ilvl w:val="0"/>
          <w:numId w:val="6"/>
        </w:numPr>
        <w:autoSpaceDE w:val="0"/>
        <w:autoSpaceDN w:val="0"/>
        <w:adjustRightInd w:val="0"/>
        <w:spacing w:line="340" w:lineRule="exact"/>
        <w:jc w:val="both"/>
        <w:rPr>
          <w:highlight w:val="white"/>
        </w:rPr>
      </w:pPr>
      <w:r>
        <w:rPr>
          <w:highlight w:val="white"/>
        </w:rPr>
        <w:t>Thủ tướng Chính phủ.</w:t>
      </w:r>
    </w:p>
    <w:p w:rsidR="00A15186" w:rsidRPr="00C96EBA" w:rsidRDefault="00A15186" w:rsidP="00E520D3">
      <w:pPr>
        <w:pStyle w:val="ListParagraph"/>
        <w:numPr>
          <w:ilvl w:val="0"/>
          <w:numId w:val="6"/>
        </w:numPr>
        <w:autoSpaceDE w:val="0"/>
        <w:autoSpaceDN w:val="0"/>
        <w:adjustRightInd w:val="0"/>
        <w:spacing w:line="340" w:lineRule="exact"/>
        <w:jc w:val="both"/>
        <w:rPr>
          <w:highlight w:val="white"/>
        </w:rPr>
      </w:pPr>
      <w:r>
        <w:rPr>
          <w:highlight w:val="white"/>
        </w:rPr>
        <w:t>Bộ Xây dựng.</w:t>
      </w:r>
    </w:p>
    <w:p w:rsidR="00A15186" w:rsidRPr="00B07B5F" w:rsidRDefault="00A15186" w:rsidP="00E520D3">
      <w:pPr>
        <w:pStyle w:val="ListParagraph"/>
        <w:numPr>
          <w:ilvl w:val="0"/>
          <w:numId w:val="6"/>
        </w:numPr>
        <w:autoSpaceDE w:val="0"/>
        <w:autoSpaceDN w:val="0"/>
        <w:adjustRightInd w:val="0"/>
        <w:spacing w:line="340" w:lineRule="exact"/>
        <w:jc w:val="both"/>
        <w:rPr>
          <w:b/>
          <w:highlight w:val="white"/>
        </w:rPr>
      </w:pPr>
      <w:r w:rsidRPr="00B07B5F">
        <w:rPr>
          <w:highlight w:val="white"/>
        </w:rPr>
        <w:t>Uỷ ban nhân dân tỉn</w:t>
      </w:r>
      <w:r>
        <w:rPr>
          <w:highlight w:val="white"/>
        </w:rPr>
        <w:t>h.</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B07B5F" w:rsidRDefault="00A1518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8</w:t>
      </w:r>
      <w:r w:rsidRPr="00C96EBA">
        <w:rPr>
          <w:b/>
          <w:highlight w:val="white"/>
        </w:rPr>
        <w:t xml:space="preserve">. </w:t>
      </w:r>
      <w:r w:rsidRPr="00B07B5F">
        <w:rPr>
          <w:color w:val="FF0000"/>
          <w:highlight w:val="white"/>
        </w:rPr>
        <w:t>Theo Nghị định 59/2015/NĐ-CP  ngày 18/06/2015</w:t>
      </w:r>
      <w:r w:rsidRPr="00B07B5F">
        <w:rPr>
          <w:highlight w:val="white"/>
        </w:rPr>
        <w:t xml:space="preserve">,  </w:t>
      </w:r>
      <w:r>
        <w:rPr>
          <w:highlight w:val="white"/>
        </w:rPr>
        <w:t>t</w:t>
      </w:r>
      <w:r w:rsidRPr="00B07B5F">
        <w:rPr>
          <w:highlight w:val="white"/>
        </w:rPr>
        <w:t>hời gian thẩm định thiết kế, dự toán xây dựng của cơ quan chuyên môn về xây dựng tính từ ngày nhận đủ hồ sơ hợp lệ đối với công trình cấp II và cấp II</w:t>
      </w:r>
      <w:r>
        <w:rPr>
          <w:highlight w:val="white"/>
        </w:rPr>
        <w:t>I là không quá bao nhiêu ngày?</w:t>
      </w:r>
    </w:p>
    <w:p w:rsidR="00A15186" w:rsidRPr="00051822" w:rsidRDefault="00A15186" w:rsidP="00E520D3">
      <w:pPr>
        <w:pStyle w:val="ListParagraph"/>
        <w:numPr>
          <w:ilvl w:val="0"/>
          <w:numId w:val="7"/>
        </w:numPr>
        <w:autoSpaceDE w:val="0"/>
        <w:autoSpaceDN w:val="0"/>
        <w:adjustRightInd w:val="0"/>
        <w:spacing w:line="340" w:lineRule="exact"/>
        <w:jc w:val="both"/>
        <w:rPr>
          <w:highlight w:val="white"/>
        </w:rPr>
      </w:pPr>
      <w:r w:rsidRPr="00051822">
        <w:rPr>
          <w:highlight w:val="white"/>
        </w:rPr>
        <w:t>Không quá 20 ngày</w:t>
      </w:r>
      <w:r>
        <w:rPr>
          <w:highlight w:val="white"/>
        </w:rPr>
        <w:t>.</w:t>
      </w:r>
    </w:p>
    <w:p w:rsidR="00A15186" w:rsidRPr="00C96EBA" w:rsidRDefault="00A15186" w:rsidP="00E520D3">
      <w:pPr>
        <w:pStyle w:val="ListParagraph"/>
        <w:numPr>
          <w:ilvl w:val="0"/>
          <w:numId w:val="7"/>
        </w:numPr>
        <w:autoSpaceDE w:val="0"/>
        <w:autoSpaceDN w:val="0"/>
        <w:adjustRightInd w:val="0"/>
        <w:spacing w:line="340" w:lineRule="exact"/>
        <w:jc w:val="both"/>
        <w:rPr>
          <w:highlight w:val="white"/>
        </w:rPr>
      </w:pPr>
      <w:r w:rsidRPr="00C96EBA">
        <w:rPr>
          <w:highlight w:val="white"/>
        </w:rPr>
        <w:t>Không quá 25 ngày</w:t>
      </w:r>
      <w:r>
        <w:rPr>
          <w:highlight w:val="white"/>
        </w:rPr>
        <w:t>.</w:t>
      </w:r>
    </w:p>
    <w:p w:rsidR="00A15186" w:rsidRPr="00C96EBA" w:rsidRDefault="00A15186" w:rsidP="00E520D3">
      <w:pPr>
        <w:pStyle w:val="ListParagraph"/>
        <w:numPr>
          <w:ilvl w:val="0"/>
          <w:numId w:val="7"/>
        </w:numPr>
        <w:autoSpaceDE w:val="0"/>
        <w:autoSpaceDN w:val="0"/>
        <w:adjustRightInd w:val="0"/>
        <w:spacing w:line="340" w:lineRule="exact"/>
        <w:jc w:val="both"/>
        <w:rPr>
          <w:highlight w:val="white"/>
        </w:rPr>
      </w:pPr>
      <w:r w:rsidRPr="00C96EBA">
        <w:rPr>
          <w:highlight w:val="white"/>
        </w:rPr>
        <w:t>Không quá 30 ngày</w:t>
      </w:r>
      <w:r>
        <w:rPr>
          <w:highlight w:val="white"/>
        </w:rPr>
        <w:t>.</w:t>
      </w:r>
    </w:p>
    <w:p w:rsidR="00A15186" w:rsidRPr="00C96EBA" w:rsidRDefault="00A15186" w:rsidP="00E520D3">
      <w:pPr>
        <w:pStyle w:val="ListParagraph"/>
        <w:numPr>
          <w:ilvl w:val="0"/>
          <w:numId w:val="7"/>
        </w:numPr>
        <w:autoSpaceDE w:val="0"/>
        <w:autoSpaceDN w:val="0"/>
        <w:adjustRightInd w:val="0"/>
        <w:spacing w:line="340" w:lineRule="exact"/>
        <w:jc w:val="both"/>
        <w:rPr>
          <w:highlight w:val="white"/>
        </w:rPr>
      </w:pPr>
      <w:r w:rsidRPr="00C96EBA">
        <w:rPr>
          <w:highlight w:val="white"/>
        </w:rPr>
        <w:t>Không quá 35 ngày</w:t>
      </w:r>
      <w:r>
        <w:rPr>
          <w:highlight w:val="white"/>
        </w:rPr>
        <w:t>.</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E210F9" w:rsidRDefault="00A15186" w:rsidP="00E210F9">
      <w:pPr>
        <w:autoSpaceDE w:val="0"/>
        <w:autoSpaceDN w:val="0"/>
        <w:adjustRightInd w:val="0"/>
        <w:spacing w:line="340" w:lineRule="exact"/>
        <w:ind w:firstLine="720"/>
        <w:jc w:val="both"/>
        <w:rPr>
          <w:highlight w:val="white"/>
        </w:rPr>
      </w:pPr>
      <w:r w:rsidRPr="00E210F9">
        <w:rPr>
          <w:b/>
          <w:highlight w:val="white"/>
        </w:rPr>
        <w:t xml:space="preserve">Câu 9. </w:t>
      </w:r>
      <w:r w:rsidRPr="00E210F9">
        <w:rPr>
          <w:color w:val="FF0000"/>
          <w:highlight w:val="white"/>
        </w:rPr>
        <w:t>Theo Nghị định 59/2015/NĐ-CP  ngày 18/06/2015</w:t>
      </w:r>
      <w:r w:rsidRPr="00E210F9">
        <w:rPr>
          <w:highlight w:val="white"/>
        </w:rPr>
        <w:t xml:space="preserve">,  điều kiện năng lực đối với Ban quản lý dự án chuyên ngành, Ban quản lý dự án khu vực thuộc các Bộ, cơ quan ngang Bộ, Uỷ ban nhân dân cấp tỉnh, tập đoàn kinh tế, tổng công ty nhà nước </w:t>
      </w:r>
      <w:r>
        <w:rPr>
          <w:highlight w:val="white"/>
        </w:rPr>
        <w:t>c</w:t>
      </w:r>
      <w:r w:rsidRPr="00E210F9">
        <w:rPr>
          <w:highlight w:val="white"/>
        </w:rPr>
        <w:t xml:space="preserve">ó ít nhất </w:t>
      </w:r>
      <w:r>
        <w:rPr>
          <w:highlight w:val="white"/>
        </w:rPr>
        <w:t>bao nhiêu</w:t>
      </w:r>
      <w:r w:rsidRPr="00E210F9">
        <w:rPr>
          <w:highlight w:val="white"/>
        </w:rPr>
        <w:t xml:space="preserve"> người có chuyên môn, nghiệp vụ phù hợp với loại dự án chuyên ngành</w:t>
      </w:r>
      <w:r>
        <w:rPr>
          <w:b/>
          <w:highlight w:val="white"/>
        </w:rPr>
        <w:t>?</w:t>
      </w:r>
    </w:p>
    <w:p w:rsidR="00A15186" w:rsidRDefault="00A15186" w:rsidP="00E520D3">
      <w:pPr>
        <w:pStyle w:val="ListParagraph"/>
        <w:numPr>
          <w:ilvl w:val="0"/>
          <w:numId w:val="8"/>
        </w:numPr>
        <w:autoSpaceDE w:val="0"/>
        <w:autoSpaceDN w:val="0"/>
        <w:adjustRightInd w:val="0"/>
        <w:spacing w:line="340" w:lineRule="exact"/>
        <w:jc w:val="both"/>
        <w:rPr>
          <w:highlight w:val="white"/>
        </w:rPr>
      </w:pPr>
      <w:r w:rsidRPr="00E210F9">
        <w:rPr>
          <w:highlight w:val="white"/>
        </w:rPr>
        <w:t xml:space="preserve">Có ít nhất 10 người </w:t>
      </w:r>
    </w:p>
    <w:p w:rsidR="00A15186" w:rsidRDefault="00A15186" w:rsidP="00E520D3">
      <w:pPr>
        <w:pStyle w:val="ListParagraph"/>
        <w:numPr>
          <w:ilvl w:val="0"/>
          <w:numId w:val="8"/>
        </w:numPr>
        <w:autoSpaceDE w:val="0"/>
        <w:autoSpaceDN w:val="0"/>
        <w:adjustRightInd w:val="0"/>
        <w:spacing w:line="340" w:lineRule="exact"/>
        <w:jc w:val="both"/>
        <w:rPr>
          <w:highlight w:val="white"/>
        </w:rPr>
      </w:pPr>
      <w:r w:rsidRPr="00E210F9">
        <w:rPr>
          <w:highlight w:val="white"/>
        </w:rPr>
        <w:t xml:space="preserve">Có ít nhất 15 người </w:t>
      </w:r>
    </w:p>
    <w:p w:rsidR="00A15186" w:rsidRDefault="00A15186" w:rsidP="00E520D3">
      <w:pPr>
        <w:pStyle w:val="ListParagraph"/>
        <w:numPr>
          <w:ilvl w:val="0"/>
          <w:numId w:val="8"/>
        </w:numPr>
        <w:autoSpaceDE w:val="0"/>
        <w:autoSpaceDN w:val="0"/>
        <w:adjustRightInd w:val="0"/>
        <w:spacing w:line="340" w:lineRule="exact"/>
        <w:jc w:val="both"/>
        <w:rPr>
          <w:highlight w:val="white"/>
        </w:rPr>
      </w:pPr>
      <w:r w:rsidRPr="00E210F9">
        <w:rPr>
          <w:highlight w:val="white"/>
        </w:rPr>
        <w:t xml:space="preserve">Có ít nhất 20 người </w:t>
      </w:r>
    </w:p>
    <w:p w:rsidR="00A15186" w:rsidRPr="00E210F9" w:rsidRDefault="00A15186" w:rsidP="00E210F9">
      <w:pPr>
        <w:pStyle w:val="ListParagraph"/>
        <w:numPr>
          <w:ilvl w:val="0"/>
          <w:numId w:val="8"/>
        </w:numPr>
        <w:autoSpaceDE w:val="0"/>
        <w:autoSpaceDN w:val="0"/>
        <w:adjustRightInd w:val="0"/>
        <w:spacing w:line="340" w:lineRule="exact"/>
        <w:jc w:val="both"/>
        <w:rPr>
          <w:b/>
          <w:highlight w:val="white"/>
        </w:rPr>
      </w:pPr>
      <w:r w:rsidRPr="00E210F9">
        <w:rPr>
          <w:highlight w:val="white"/>
        </w:rPr>
        <w:t xml:space="preserve">Có ít nhất 25 người </w:t>
      </w:r>
    </w:p>
    <w:p w:rsidR="00A15186" w:rsidRPr="00C96EBA" w:rsidRDefault="00A15186" w:rsidP="00AB7F9B">
      <w:pPr>
        <w:spacing w:line="340" w:lineRule="exact"/>
        <w:ind w:firstLine="709"/>
        <w:jc w:val="both"/>
        <w:rPr>
          <w:highlight w:val="white"/>
        </w:rPr>
      </w:pPr>
      <w:r w:rsidRPr="00BE33EA">
        <w:rPr>
          <w:b/>
          <w:highlight w:val="white"/>
        </w:rPr>
        <w:t xml:space="preserve">Câu </w:t>
      </w:r>
      <w:r>
        <w:rPr>
          <w:b/>
          <w:highlight w:val="white"/>
        </w:rPr>
        <w:t>10</w:t>
      </w:r>
      <w:r w:rsidRPr="00BE33EA">
        <w:rPr>
          <w:b/>
          <w:highlight w:val="white"/>
        </w:rPr>
        <w:t>.</w:t>
      </w:r>
      <w:r w:rsidRPr="00C96EBA">
        <w:rPr>
          <w:highlight w:val="white"/>
        </w:rPr>
        <w:t xml:space="preserve"> Theo Nghị định 59/2015/NĐ-CP  ngày 18/06/2015,  k</w:t>
      </w:r>
      <w:r>
        <w:rPr>
          <w:highlight w:val="white"/>
        </w:rPr>
        <w:t>ết thúc xây dựng công trình khi nào?</w:t>
      </w:r>
    </w:p>
    <w:p w:rsidR="00A15186" w:rsidRPr="00BE33EA" w:rsidRDefault="00A15186" w:rsidP="00E520D3">
      <w:pPr>
        <w:pStyle w:val="ListParagraph"/>
        <w:numPr>
          <w:ilvl w:val="0"/>
          <w:numId w:val="9"/>
        </w:numPr>
        <w:spacing w:line="340" w:lineRule="exact"/>
        <w:jc w:val="both"/>
        <w:rPr>
          <w:highlight w:val="white"/>
        </w:rPr>
      </w:pPr>
      <w:r w:rsidRPr="00BE33EA">
        <w:rPr>
          <w:highlight w:val="white"/>
        </w:rPr>
        <w:t>Nhà thầu tiến hành bàn giao từng phần công trình, hạng mục công trình đã hoàn thành để chủ đầu tư khai thác sử dụng.</w:t>
      </w:r>
    </w:p>
    <w:p w:rsidR="00A15186" w:rsidRPr="00C96EBA" w:rsidRDefault="00A15186" w:rsidP="00E520D3">
      <w:pPr>
        <w:pStyle w:val="ListParagraph"/>
        <w:numPr>
          <w:ilvl w:val="0"/>
          <w:numId w:val="9"/>
        </w:numPr>
        <w:spacing w:line="340" w:lineRule="exact"/>
        <w:jc w:val="both"/>
        <w:rPr>
          <w:highlight w:val="white"/>
        </w:rPr>
      </w:pPr>
      <w:r w:rsidRPr="00C96EBA">
        <w:rPr>
          <w:highlight w:val="white"/>
        </w:rPr>
        <w:t>Nhà thầu đã tiến hành xây dựng công trình hoàn chỉnh theo thiết kế được duyệt, vận hành đúng yêu cầu kỹ thuật và nghiệm thu đạt yêu cầu chất lượng</w:t>
      </w:r>
      <w:r>
        <w:rPr>
          <w:highlight w:val="white"/>
        </w:rPr>
        <w:t>.</w:t>
      </w:r>
    </w:p>
    <w:p w:rsidR="00A15186" w:rsidRPr="00C96EBA" w:rsidRDefault="00A15186" w:rsidP="00E520D3">
      <w:pPr>
        <w:pStyle w:val="ListParagraph"/>
        <w:numPr>
          <w:ilvl w:val="0"/>
          <w:numId w:val="9"/>
        </w:numPr>
        <w:spacing w:line="340" w:lineRule="exact"/>
        <w:jc w:val="both"/>
        <w:rPr>
          <w:highlight w:val="white"/>
        </w:rPr>
      </w:pPr>
      <w:r w:rsidRPr="00C96EBA">
        <w:rPr>
          <w:highlight w:val="white"/>
        </w:rPr>
        <w:t>Chủ đầu tư đã nhận bàn giao toàn bộ công trình và công trình đã hết thời gian bảo hành theo quy định</w:t>
      </w:r>
      <w:r>
        <w:rPr>
          <w:highlight w:val="white"/>
        </w:rPr>
        <w:t>.</w:t>
      </w:r>
    </w:p>
    <w:p w:rsidR="00A15186" w:rsidRPr="00C96EBA" w:rsidRDefault="00A15186" w:rsidP="00E520D3">
      <w:pPr>
        <w:pStyle w:val="ListParagraph"/>
        <w:numPr>
          <w:ilvl w:val="0"/>
          <w:numId w:val="9"/>
        </w:numPr>
        <w:spacing w:line="340" w:lineRule="exact"/>
        <w:jc w:val="both"/>
        <w:rPr>
          <w:highlight w:val="white"/>
        </w:rPr>
      </w:pPr>
      <w:r w:rsidRPr="00C96EBA">
        <w:rPr>
          <w:highlight w:val="white"/>
        </w:rPr>
        <w:t>Cả 3 đáp án trên đều sai</w:t>
      </w:r>
      <w:r>
        <w:rPr>
          <w:highlight w:val="white"/>
        </w:rPr>
        <w:t>.</w:t>
      </w:r>
    </w:p>
    <w:p w:rsidR="00A15186" w:rsidRPr="00C96EBA" w:rsidRDefault="00A15186" w:rsidP="00AB7F9B">
      <w:pPr>
        <w:spacing w:line="340" w:lineRule="exact"/>
        <w:ind w:firstLine="720"/>
        <w:jc w:val="both"/>
        <w:rPr>
          <w:b/>
          <w:highlight w:val="white"/>
          <w:shd w:val="clear" w:color="auto" w:fill="FFFF00"/>
        </w:rPr>
      </w:pPr>
    </w:p>
    <w:p w:rsidR="00A15186" w:rsidRPr="00B921C1" w:rsidRDefault="00A15186" w:rsidP="00AB7F9B">
      <w:pPr>
        <w:autoSpaceDE w:val="0"/>
        <w:autoSpaceDN w:val="0"/>
        <w:adjustRightInd w:val="0"/>
        <w:spacing w:line="340" w:lineRule="exact"/>
        <w:ind w:firstLine="709"/>
        <w:jc w:val="both"/>
        <w:rPr>
          <w:highlight w:val="white"/>
        </w:rPr>
      </w:pPr>
      <w:r>
        <w:rPr>
          <w:b/>
          <w:highlight w:val="white"/>
        </w:rPr>
        <w:t>Câu 1</w:t>
      </w:r>
      <w:r w:rsidRPr="00C96EBA">
        <w:rPr>
          <w:b/>
          <w:highlight w:val="white"/>
        </w:rPr>
        <w:t xml:space="preserve">1. </w:t>
      </w:r>
      <w:r w:rsidRPr="00B921C1">
        <w:rPr>
          <w:color w:val="FF0000"/>
          <w:highlight w:val="white"/>
        </w:rPr>
        <w:t>Theo Nghị định 59/2015/NĐ-CP  ngày 18/06/2015</w:t>
      </w:r>
      <w:r w:rsidRPr="00B921C1">
        <w:rPr>
          <w:highlight w:val="white"/>
        </w:rPr>
        <w:t>,  Chứng chỉ hành nghề hoạt động xây dựng có hiệu lực tối đa trong thời hạn bao n</w:t>
      </w:r>
      <w:r>
        <w:rPr>
          <w:highlight w:val="white"/>
        </w:rPr>
        <w:t>hiêu năm?</w:t>
      </w:r>
      <w:r w:rsidRPr="00B921C1">
        <w:rPr>
          <w:highlight w:val="white"/>
        </w:rPr>
        <w:t xml:space="preserve"> </w:t>
      </w:r>
    </w:p>
    <w:p w:rsidR="00A15186" w:rsidRPr="00B921C1" w:rsidRDefault="00A15186" w:rsidP="00E520D3">
      <w:pPr>
        <w:pStyle w:val="ListParagraph"/>
        <w:numPr>
          <w:ilvl w:val="0"/>
          <w:numId w:val="10"/>
        </w:numPr>
        <w:autoSpaceDE w:val="0"/>
        <w:autoSpaceDN w:val="0"/>
        <w:adjustRightInd w:val="0"/>
        <w:spacing w:line="340" w:lineRule="exact"/>
        <w:jc w:val="both"/>
        <w:rPr>
          <w:highlight w:val="white"/>
        </w:rPr>
      </w:pPr>
      <w:r w:rsidRPr="00B921C1">
        <w:rPr>
          <w:highlight w:val="white"/>
        </w:rPr>
        <w:t>4 năm.</w:t>
      </w:r>
    </w:p>
    <w:p w:rsidR="00A15186" w:rsidRPr="00C96EBA" w:rsidRDefault="00A15186" w:rsidP="00E520D3">
      <w:pPr>
        <w:pStyle w:val="ListParagraph"/>
        <w:numPr>
          <w:ilvl w:val="0"/>
          <w:numId w:val="10"/>
        </w:numPr>
        <w:autoSpaceDE w:val="0"/>
        <w:autoSpaceDN w:val="0"/>
        <w:adjustRightInd w:val="0"/>
        <w:spacing w:line="340" w:lineRule="exact"/>
        <w:jc w:val="both"/>
        <w:rPr>
          <w:highlight w:val="white"/>
        </w:rPr>
      </w:pPr>
      <w:r w:rsidRPr="00C96EBA">
        <w:rPr>
          <w:highlight w:val="white"/>
        </w:rPr>
        <w:t>5 năm</w:t>
      </w:r>
      <w:r>
        <w:rPr>
          <w:highlight w:val="white"/>
        </w:rPr>
        <w:t>.</w:t>
      </w:r>
    </w:p>
    <w:p w:rsidR="00A15186" w:rsidRPr="00C96EBA" w:rsidRDefault="00A15186" w:rsidP="00E520D3">
      <w:pPr>
        <w:pStyle w:val="ListParagraph"/>
        <w:numPr>
          <w:ilvl w:val="0"/>
          <w:numId w:val="10"/>
        </w:numPr>
        <w:autoSpaceDE w:val="0"/>
        <w:autoSpaceDN w:val="0"/>
        <w:adjustRightInd w:val="0"/>
        <w:spacing w:line="340" w:lineRule="exact"/>
        <w:jc w:val="both"/>
        <w:rPr>
          <w:highlight w:val="white"/>
        </w:rPr>
      </w:pPr>
      <w:r w:rsidRPr="00C96EBA">
        <w:rPr>
          <w:highlight w:val="white"/>
        </w:rPr>
        <w:t>6 năm</w:t>
      </w:r>
      <w:r>
        <w:rPr>
          <w:highlight w:val="white"/>
        </w:rPr>
        <w:t>.</w:t>
      </w:r>
    </w:p>
    <w:p w:rsidR="00A15186" w:rsidRPr="00C96EBA" w:rsidRDefault="00A15186" w:rsidP="00E520D3">
      <w:pPr>
        <w:pStyle w:val="ListParagraph"/>
        <w:numPr>
          <w:ilvl w:val="0"/>
          <w:numId w:val="10"/>
        </w:numPr>
        <w:autoSpaceDE w:val="0"/>
        <w:autoSpaceDN w:val="0"/>
        <w:adjustRightInd w:val="0"/>
        <w:spacing w:line="340" w:lineRule="exact"/>
        <w:jc w:val="both"/>
        <w:rPr>
          <w:highlight w:val="white"/>
        </w:rPr>
      </w:pPr>
      <w:r w:rsidRPr="00C96EBA">
        <w:rPr>
          <w:highlight w:val="white"/>
        </w:rPr>
        <w:t>7 năm</w:t>
      </w:r>
      <w:r>
        <w:rPr>
          <w:highlight w:val="white"/>
        </w:rPr>
        <w:t>.</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Pr>
          <w:b/>
          <w:highlight w:val="white"/>
        </w:rPr>
        <w:t>Câu 1</w:t>
      </w:r>
      <w:r w:rsidRPr="00C96EBA">
        <w:rPr>
          <w:b/>
          <w:highlight w:val="white"/>
        </w:rPr>
        <w:t>2</w:t>
      </w:r>
      <w:r w:rsidRPr="00B921C1">
        <w:rPr>
          <w:highlight w:val="white"/>
        </w:rPr>
        <w:t xml:space="preserve">. </w:t>
      </w:r>
      <w:r w:rsidRPr="00B921C1">
        <w:rPr>
          <w:color w:val="FF0000"/>
          <w:highlight w:val="white"/>
        </w:rPr>
        <w:t>Theo Luật Xây dựng số 50/2014/QH13 ngày 18/06/2014</w:t>
      </w:r>
      <w:r w:rsidRPr="00B921C1">
        <w:rPr>
          <w:highlight w:val="white"/>
        </w:rPr>
        <w:t xml:space="preserve">,  Quy hoạch xây dựng </w:t>
      </w:r>
      <w:r>
        <w:rPr>
          <w:highlight w:val="white"/>
        </w:rPr>
        <w:t>là quy hoạch nào trong các quy hoạch sau?</w:t>
      </w:r>
    </w:p>
    <w:p w:rsidR="00A15186" w:rsidRPr="00B921C1" w:rsidRDefault="00A15186" w:rsidP="00E520D3">
      <w:pPr>
        <w:pStyle w:val="ListParagraph"/>
        <w:numPr>
          <w:ilvl w:val="0"/>
          <w:numId w:val="11"/>
        </w:numPr>
        <w:autoSpaceDE w:val="0"/>
        <w:autoSpaceDN w:val="0"/>
        <w:adjustRightInd w:val="0"/>
        <w:spacing w:line="340" w:lineRule="exact"/>
        <w:jc w:val="both"/>
        <w:rPr>
          <w:highlight w:val="white"/>
        </w:rPr>
      </w:pPr>
      <w:r w:rsidRPr="00B921C1">
        <w:rPr>
          <w:highlight w:val="white"/>
        </w:rPr>
        <w:t>Quy hoạch tổng thể kinh tế xã hội.</w:t>
      </w:r>
    </w:p>
    <w:p w:rsidR="00A15186" w:rsidRPr="00C96EBA" w:rsidRDefault="00A15186" w:rsidP="00E520D3">
      <w:pPr>
        <w:pStyle w:val="ListParagraph"/>
        <w:numPr>
          <w:ilvl w:val="0"/>
          <w:numId w:val="11"/>
        </w:numPr>
        <w:autoSpaceDE w:val="0"/>
        <w:autoSpaceDN w:val="0"/>
        <w:adjustRightInd w:val="0"/>
        <w:spacing w:line="340" w:lineRule="exact"/>
        <w:jc w:val="both"/>
        <w:rPr>
          <w:highlight w:val="white"/>
        </w:rPr>
      </w:pPr>
      <w:r w:rsidRPr="00C96EBA">
        <w:rPr>
          <w:highlight w:val="white"/>
        </w:rPr>
        <w:t xml:space="preserve"> Quy hoạch ngành</w:t>
      </w:r>
      <w:r>
        <w:rPr>
          <w:highlight w:val="white"/>
        </w:rPr>
        <w:t>.</w:t>
      </w:r>
    </w:p>
    <w:p w:rsidR="00A15186" w:rsidRPr="00C96EBA" w:rsidRDefault="00A15186" w:rsidP="00E520D3">
      <w:pPr>
        <w:pStyle w:val="ListParagraph"/>
        <w:numPr>
          <w:ilvl w:val="0"/>
          <w:numId w:val="11"/>
        </w:numPr>
        <w:autoSpaceDE w:val="0"/>
        <w:autoSpaceDN w:val="0"/>
        <w:adjustRightInd w:val="0"/>
        <w:spacing w:line="340" w:lineRule="exact"/>
        <w:jc w:val="both"/>
        <w:rPr>
          <w:highlight w:val="white"/>
        </w:rPr>
      </w:pPr>
      <w:r w:rsidRPr="00C96EBA">
        <w:rPr>
          <w:highlight w:val="white"/>
        </w:rPr>
        <w:t>Quy hoạch sản phẩm</w:t>
      </w:r>
      <w:r>
        <w:rPr>
          <w:highlight w:val="white"/>
        </w:rPr>
        <w:t>.</w:t>
      </w:r>
    </w:p>
    <w:p w:rsidR="00A15186" w:rsidRPr="00C96EBA" w:rsidRDefault="00A15186" w:rsidP="00E520D3">
      <w:pPr>
        <w:pStyle w:val="ListParagraph"/>
        <w:numPr>
          <w:ilvl w:val="0"/>
          <w:numId w:val="11"/>
        </w:numPr>
        <w:autoSpaceDE w:val="0"/>
        <w:autoSpaceDN w:val="0"/>
        <w:adjustRightInd w:val="0"/>
        <w:spacing w:line="340" w:lineRule="exact"/>
        <w:jc w:val="both"/>
        <w:rPr>
          <w:highlight w:val="white"/>
        </w:rPr>
      </w:pPr>
      <w:r w:rsidRPr="00C96EBA">
        <w:rPr>
          <w:highlight w:val="white"/>
        </w:rPr>
        <w:t>Quy hoạch nông thôn</w:t>
      </w:r>
      <w:r>
        <w:rPr>
          <w:highlight w:val="white"/>
        </w:rPr>
        <w:t>.</w:t>
      </w:r>
    </w:p>
    <w:p w:rsidR="00A15186" w:rsidRDefault="00A15186" w:rsidP="00AB7F9B">
      <w:pPr>
        <w:autoSpaceDE w:val="0"/>
        <w:autoSpaceDN w:val="0"/>
        <w:adjustRightInd w:val="0"/>
        <w:spacing w:line="340" w:lineRule="exact"/>
        <w:ind w:left="855"/>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3. </w:t>
      </w:r>
      <w:r w:rsidRPr="00B921C1">
        <w:rPr>
          <w:color w:val="FF0000"/>
          <w:highlight w:val="white"/>
        </w:rPr>
        <w:t>Theo Nghị định 136/2015/NĐ-CP ngày 31/12/2015</w:t>
      </w:r>
      <w:r w:rsidRPr="00B921C1">
        <w:rPr>
          <w:highlight w:val="white"/>
        </w:rPr>
        <w:t xml:space="preserve">,  </w:t>
      </w:r>
      <w:r>
        <w:rPr>
          <w:highlight w:val="white"/>
        </w:rPr>
        <w:t>c</w:t>
      </w:r>
      <w:r w:rsidRPr="00B921C1">
        <w:rPr>
          <w:highlight w:val="white"/>
        </w:rPr>
        <w:t>ơ quan nào quyết định tiêu chí dự án trọng điểm nhóm C do địa phương quản lý cho từng kế hoạch đ</w:t>
      </w:r>
      <w:r>
        <w:rPr>
          <w:highlight w:val="white"/>
        </w:rPr>
        <w:t>ầu tư công trung hạn 5 năm?</w:t>
      </w:r>
    </w:p>
    <w:p w:rsidR="00A15186" w:rsidRPr="00B921C1" w:rsidRDefault="00A15186" w:rsidP="00E520D3">
      <w:pPr>
        <w:pStyle w:val="ListParagraph"/>
        <w:numPr>
          <w:ilvl w:val="0"/>
          <w:numId w:val="12"/>
        </w:numPr>
        <w:autoSpaceDE w:val="0"/>
        <w:autoSpaceDN w:val="0"/>
        <w:adjustRightInd w:val="0"/>
        <w:spacing w:line="340" w:lineRule="exact"/>
        <w:jc w:val="both"/>
        <w:rPr>
          <w:highlight w:val="white"/>
        </w:rPr>
      </w:pPr>
      <w:r w:rsidRPr="00B921C1">
        <w:rPr>
          <w:highlight w:val="white"/>
        </w:rPr>
        <w:t>Hội đồng nhân dân cấp tỉnh</w:t>
      </w:r>
      <w:r>
        <w:rPr>
          <w:highlight w:val="white"/>
        </w:rPr>
        <w:t>.</w:t>
      </w:r>
    </w:p>
    <w:p w:rsidR="00A15186" w:rsidRPr="00C96EBA" w:rsidRDefault="00A15186" w:rsidP="00E520D3">
      <w:pPr>
        <w:pStyle w:val="ListParagraph"/>
        <w:numPr>
          <w:ilvl w:val="0"/>
          <w:numId w:val="12"/>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A15186" w:rsidRPr="00C96EBA" w:rsidRDefault="00A15186" w:rsidP="00E520D3">
      <w:pPr>
        <w:pStyle w:val="ListParagraph"/>
        <w:numPr>
          <w:ilvl w:val="0"/>
          <w:numId w:val="12"/>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A15186" w:rsidRPr="00C96EBA" w:rsidRDefault="00A15186" w:rsidP="00E520D3">
      <w:pPr>
        <w:pStyle w:val="ListParagraph"/>
        <w:numPr>
          <w:ilvl w:val="0"/>
          <w:numId w:val="12"/>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bookmarkStart w:id="0" w:name="_GoBack"/>
      <w:bookmarkEnd w:id="0"/>
    </w:p>
    <w:p w:rsidR="00A15186" w:rsidRDefault="00A15186" w:rsidP="00AB7F9B">
      <w:pPr>
        <w:autoSpaceDE w:val="0"/>
        <w:autoSpaceDN w:val="0"/>
        <w:adjustRightInd w:val="0"/>
        <w:spacing w:line="340" w:lineRule="exact"/>
        <w:ind w:firstLine="720"/>
        <w:jc w:val="both"/>
        <w:rPr>
          <w:b/>
          <w:highlight w:val="white"/>
        </w:rPr>
      </w:pPr>
    </w:p>
    <w:p w:rsidR="00A15186" w:rsidRPr="00B921C1" w:rsidRDefault="00A1518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4. </w:t>
      </w:r>
      <w:r w:rsidRPr="00B921C1">
        <w:rPr>
          <w:color w:val="FF0000"/>
          <w:highlight w:val="white"/>
        </w:rPr>
        <w:t>Theo Nghị định 136/2015/NĐ-CP ngày 31/12/2015</w:t>
      </w:r>
      <w:r w:rsidRPr="00B921C1">
        <w:rPr>
          <w:highlight w:val="white"/>
        </w:rPr>
        <w:t xml:space="preserve">,  </w:t>
      </w:r>
      <w:r>
        <w:rPr>
          <w:highlight w:val="white"/>
        </w:rPr>
        <w:t>t</w:t>
      </w:r>
      <w:r w:rsidRPr="00B921C1">
        <w:rPr>
          <w:highlight w:val="white"/>
        </w:rPr>
        <w:t>hời gian thẩm định nguồn vốn và khả năng cân đối vốn đầu tư dự án nhóm B kể từ ngày cơ quan thẩm định nhận đủ hồ sơ hợp lệ là không quá</w:t>
      </w:r>
      <w:r>
        <w:rPr>
          <w:highlight w:val="white"/>
        </w:rPr>
        <w:t xml:space="preserve"> bao nhiêu ngày?</w:t>
      </w:r>
    </w:p>
    <w:p w:rsidR="00A15186" w:rsidRPr="00B921C1" w:rsidRDefault="00A15186" w:rsidP="00E520D3">
      <w:pPr>
        <w:pStyle w:val="ListParagraph"/>
        <w:numPr>
          <w:ilvl w:val="0"/>
          <w:numId w:val="13"/>
        </w:numPr>
        <w:autoSpaceDE w:val="0"/>
        <w:autoSpaceDN w:val="0"/>
        <w:adjustRightInd w:val="0"/>
        <w:spacing w:line="340" w:lineRule="exact"/>
        <w:jc w:val="both"/>
        <w:rPr>
          <w:highlight w:val="white"/>
        </w:rPr>
      </w:pPr>
      <w:r w:rsidRPr="00B921C1">
        <w:rPr>
          <w:highlight w:val="white"/>
        </w:rPr>
        <w:t>15 ngày</w:t>
      </w:r>
      <w:r>
        <w:rPr>
          <w:highlight w:val="white"/>
        </w:rPr>
        <w:t>.</w:t>
      </w:r>
    </w:p>
    <w:p w:rsidR="00A15186" w:rsidRPr="00C96EBA" w:rsidRDefault="00A15186" w:rsidP="00E520D3">
      <w:pPr>
        <w:pStyle w:val="ListParagraph"/>
        <w:numPr>
          <w:ilvl w:val="0"/>
          <w:numId w:val="13"/>
        </w:numPr>
        <w:autoSpaceDE w:val="0"/>
        <w:autoSpaceDN w:val="0"/>
        <w:adjustRightInd w:val="0"/>
        <w:spacing w:line="340" w:lineRule="exact"/>
        <w:jc w:val="both"/>
        <w:rPr>
          <w:highlight w:val="white"/>
        </w:rPr>
      </w:pPr>
      <w:r w:rsidRPr="00C96EBA">
        <w:rPr>
          <w:highlight w:val="white"/>
        </w:rPr>
        <w:t>20 ngày</w:t>
      </w:r>
      <w:r>
        <w:rPr>
          <w:highlight w:val="white"/>
        </w:rPr>
        <w:t>.</w:t>
      </w:r>
    </w:p>
    <w:p w:rsidR="00A15186" w:rsidRPr="00C96EBA" w:rsidRDefault="00A15186" w:rsidP="00E520D3">
      <w:pPr>
        <w:pStyle w:val="ListParagraph"/>
        <w:numPr>
          <w:ilvl w:val="0"/>
          <w:numId w:val="13"/>
        </w:numPr>
        <w:autoSpaceDE w:val="0"/>
        <w:autoSpaceDN w:val="0"/>
        <w:adjustRightInd w:val="0"/>
        <w:spacing w:line="340" w:lineRule="exact"/>
        <w:jc w:val="both"/>
        <w:rPr>
          <w:highlight w:val="white"/>
        </w:rPr>
      </w:pPr>
      <w:r w:rsidRPr="00C96EBA">
        <w:rPr>
          <w:highlight w:val="white"/>
        </w:rPr>
        <w:t>25 ngày</w:t>
      </w:r>
      <w:r>
        <w:rPr>
          <w:highlight w:val="white"/>
        </w:rPr>
        <w:t>.</w:t>
      </w:r>
    </w:p>
    <w:p w:rsidR="00A15186" w:rsidRPr="00C96EBA" w:rsidRDefault="00A15186" w:rsidP="00E520D3">
      <w:pPr>
        <w:pStyle w:val="ListParagraph"/>
        <w:numPr>
          <w:ilvl w:val="0"/>
          <w:numId w:val="13"/>
        </w:numPr>
        <w:autoSpaceDE w:val="0"/>
        <w:autoSpaceDN w:val="0"/>
        <w:adjustRightInd w:val="0"/>
        <w:spacing w:line="340" w:lineRule="exact"/>
        <w:jc w:val="both"/>
        <w:rPr>
          <w:highlight w:val="white"/>
        </w:rPr>
      </w:pPr>
      <w:r w:rsidRPr="00C96EBA">
        <w:rPr>
          <w:highlight w:val="white"/>
        </w:rPr>
        <w:t>30 ngày</w:t>
      </w:r>
      <w:r>
        <w:rPr>
          <w:highlight w:val="white"/>
        </w:rPr>
        <w:t>.</w:t>
      </w:r>
    </w:p>
    <w:p w:rsidR="00A15186" w:rsidRPr="00C96EBA" w:rsidRDefault="00A15186" w:rsidP="00AB7F9B">
      <w:pPr>
        <w:autoSpaceDE w:val="0"/>
        <w:autoSpaceDN w:val="0"/>
        <w:adjustRightInd w:val="0"/>
        <w:spacing w:line="340" w:lineRule="exact"/>
        <w:ind w:firstLine="720"/>
        <w:jc w:val="both"/>
        <w:rPr>
          <w:b/>
          <w:highlight w:val="white"/>
        </w:rPr>
      </w:pPr>
    </w:p>
    <w:p w:rsidR="00A15186" w:rsidRPr="00C96EBA" w:rsidRDefault="00A1518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5. </w:t>
      </w:r>
      <w:r w:rsidRPr="00D33D54">
        <w:rPr>
          <w:color w:val="FF0000"/>
          <w:highlight w:val="white"/>
        </w:rPr>
        <w:t>Theo Nghị định 136/2015/NĐ-CP ngày 31/12/2015</w:t>
      </w:r>
      <w:r>
        <w:rPr>
          <w:highlight w:val="white"/>
        </w:rPr>
        <w:t>, t</w:t>
      </w:r>
      <w:r w:rsidRPr="00D33D54">
        <w:rPr>
          <w:highlight w:val="white"/>
        </w:rPr>
        <w:t xml:space="preserve">hời gian quyết định chủ trương đầu tư </w:t>
      </w:r>
      <w:r>
        <w:rPr>
          <w:highlight w:val="white"/>
        </w:rPr>
        <w:t xml:space="preserve"> </w:t>
      </w:r>
      <w:r w:rsidRPr="00D33D54">
        <w:rPr>
          <w:highlight w:val="white"/>
        </w:rPr>
        <w:t>dự án nhóm C kể từ ngày cấp có thẩm quyền quyết định chủ trương đầu tư nhận đủ hồ sơ hợp lệ là không quá</w:t>
      </w:r>
      <w:r>
        <w:rPr>
          <w:highlight w:val="white"/>
        </w:rPr>
        <w:t xml:space="preserve"> bao nhiêu ngày?</w:t>
      </w:r>
    </w:p>
    <w:p w:rsidR="00A15186" w:rsidRPr="00D33D54" w:rsidRDefault="00A15186" w:rsidP="00E520D3">
      <w:pPr>
        <w:pStyle w:val="ListParagraph"/>
        <w:numPr>
          <w:ilvl w:val="0"/>
          <w:numId w:val="14"/>
        </w:numPr>
        <w:autoSpaceDE w:val="0"/>
        <w:autoSpaceDN w:val="0"/>
        <w:adjustRightInd w:val="0"/>
        <w:spacing w:line="340" w:lineRule="exact"/>
        <w:jc w:val="both"/>
        <w:rPr>
          <w:highlight w:val="white"/>
        </w:rPr>
      </w:pPr>
      <w:r w:rsidRPr="00D33D54">
        <w:rPr>
          <w:highlight w:val="white"/>
        </w:rPr>
        <w:t>15 ngày.</w:t>
      </w:r>
    </w:p>
    <w:p w:rsidR="00A15186" w:rsidRPr="00C96EBA" w:rsidRDefault="00A15186" w:rsidP="00E520D3">
      <w:pPr>
        <w:pStyle w:val="ListParagraph"/>
        <w:numPr>
          <w:ilvl w:val="0"/>
          <w:numId w:val="14"/>
        </w:numPr>
        <w:autoSpaceDE w:val="0"/>
        <w:autoSpaceDN w:val="0"/>
        <w:adjustRightInd w:val="0"/>
        <w:spacing w:line="340" w:lineRule="exact"/>
        <w:jc w:val="both"/>
        <w:rPr>
          <w:highlight w:val="white"/>
        </w:rPr>
      </w:pPr>
      <w:r w:rsidRPr="00C96EBA">
        <w:rPr>
          <w:highlight w:val="white"/>
        </w:rPr>
        <w:t>20 ngày</w:t>
      </w:r>
      <w:r>
        <w:rPr>
          <w:highlight w:val="white"/>
        </w:rPr>
        <w:t>.</w:t>
      </w:r>
    </w:p>
    <w:p w:rsidR="00A15186" w:rsidRPr="00C96EBA" w:rsidRDefault="00A15186" w:rsidP="00E520D3">
      <w:pPr>
        <w:pStyle w:val="ListParagraph"/>
        <w:numPr>
          <w:ilvl w:val="0"/>
          <w:numId w:val="14"/>
        </w:numPr>
        <w:autoSpaceDE w:val="0"/>
        <w:autoSpaceDN w:val="0"/>
        <w:adjustRightInd w:val="0"/>
        <w:spacing w:line="340" w:lineRule="exact"/>
        <w:jc w:val="both"/>
        <w:rPr>
          <w:highlight w:val="white"/>
        </w:rPr>
      </w:pPr>
      <w:r w:rsidRPr="00C96EBA">
        <w:rPr>
          <w:highlight w:val="white"/>
        </w:rPr>
        <w:t>25 ngày</w:t>
      </w:r>
      <w:r>
        <w:rPr>
          <w:highlight w:val="white"/>
        </w:rPr>
        <w:t>.</w:t>
      </w:r>
    </w:p>
    <w:p w:rsidR="00A15186" w:rsidRPr="00C96EBA" w:rsidRDefault="00A15186" w:rsidP="00381B93">
      <w:pPr>
        <w:pStyle w:val="ListParagraph"/>
        <w:numPr>
          <w:ilvl w:val="0"/>
          <w:numId w:val="14"/>
        </w:numPr>
        <w:autoSpaceDE w:val="0"/>
        <w:autoSpaceDN w:val="0"/>
        <w:adjustRightInd w:val="0"/>
        <w:jc w:val="both"/>
        <w:rPr>
          <w:highlight w:val="white"/>
        </w:rPr>
      </w:pPr>
      <w:r w:rsidRPr="00C96EBA">
        <w:rPr>
          <w:highlight w:val="white"/>
        </w:rPr>
        <w:t>30 ngày</w:t>
      </w:r>
      <w:r>
        <w:rPr>
          <w:highlight w:val="white"/>
        </w:rPr>
        <w:t>.</w:t>
      </w:r>
    </w:p>
    <w:p w:rsidR="00A15186" w:rsidRDefault="00A15186" w:rsidP="003559FF">
      <w:pPr>
        <w:autoSpaceDE w:val="0"/>
        <w:autoSpaceDN w:val="0"/>
        <w:adjustRightInd w:val="0"/>
        <w:spacing w:beforeLines="60" w:afterLines="60"/>
        <w:ind w:firstLine="720"/>
        <w:jc w:val="both"/>
        <w:rPr>
          <w:b/>
        </w:rPr>
      </w:pPr>
      <w:r>
        <w:rPr>
          <w:b/>
        </w:rPr>
        <w:t xml:space="preserve">Câu 16: </w:t>
      </w:r>
      <w:r>
        <w:rPr>
          <w:color w:val="FF0000"/>
        </w:rPr>
        <w:t>Theo Thông tư số 01/2012/TT-BKHĐT ngày 09/02/2012</w:t>
      </w:r>
      <w:r>
        <w:t xml:space="preserve"> của Bộ Kế hoạch và Đầu tư, mức chi phí cho dự án quy hoạch huyện không quá bao nhiêu % mức chi phí tối đa của dự án quy hoạch tỉnh có huyện đó?</w:t>
      </w:r>
    </w:p>
    <w:p w:rsidR="00A15186" w:rsidRDefault="00A15186" w:rsidP="003559FF">
      <w:pPr>
        <w:numPr>
          <w:ilvl w:val="0"/>
          <w:numId w:val="16"/>
        </w:numPr>
        <w:autoSpaceDE w:val="0"/>
        <w:autoSpaceDN w:val="0"/>
        <w:adjustRightInd w:val="0"/>
        <w:spacing w:beforeLines="60" w:afterLines="60"/>
        <w:jc w:val="both"/>
      </w:pPr>
      <w:r>
        <w:t>60%.</w:t>
      </w:r>
    </w:p>
    <w:p w:rsidR="00A15186" w:rsidRDefault="00A15186" w:rsidP="003559FF">
      <w:pPr>
        <w:numPr>
          <w:ilvl w:val="0"/>
          <w:numId w:val="16"/>
        </w:numPr>
        <w:autoSpaceDE w:val="0"/>
        <w:autoSpaceDN w:val="0"/>
        <w:adjustRightInd w:val="0"/>
        <w:spacing w:beforeLines="60" w:afterLines="60"/>
        <w:jc w:val="both"/>
      </w:pPr>
      <w:r>
        <w:t>50%.</w:t>
      </w:r>
    </w:p>
    <w:p w:rsidR="00A15186" w:rsidRDefault="00A15186" w:rsidP="003559FF">
      <w:pPr>
        <w:numPr>
          <w:ilvl w:val="0"/>
          <w:numId w:val="16"/>
        </w:numPr>
        <w:autoSpaceDE w:val="0"/>
        <w:autoSpaceDN w:val="0"/>
        <w:adjustRightInd w:val="0"/>
        <w:spacing w:beforeLines="60" w:afterLines="60"/>
        <w:jc w:val="both"/>
      </w:pPr>
      <w:r>
        <w:t>40%.</w:t>
      </w:r>
    </w:p>
    <w:p w:rsidR="00A15186" w:rsidRDefault="00A15186" w:rsidP="006A2798">
      <w:pPr>
        <w:numPr>
          <w:ilvl w:val="0"/>
          <w:numId w:val="16"/>
        </w:numPr>
        <w:autoSpaceDE w:val="0"/>
        <w:autoSpaceDN w:val="0"/>
        <w:adjustRightInd w:val="0"/>
        <w:jc w:val="both"/>
      </w:pPr>
      <w:r>
        <w:t>30%.</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b/>
        </w:rPr>
      </w:pPr>
      <w:r>
        <w:rPr>
          <w:b/>
        </w:rPr>
        <w:t xml:space="preserve">Câu 17: </w:t>
      </w:r>
      <w:r>
        <w:rPr>
          <w:color w:val="FF0000"/>
        </w:rPr>
        <w:t>Theo Thông tư số 01/2012/TT-BKHĐT ngày 09/02/2012</w:t>
      </w:r>
      <w:r>
        <w:t xml:space="preserve"> của Bộ Kế hoạch và Đầu tư, mức chi phí cho dự án quy hoạch huyện đảo không quá bao nhiêu % mức chi phí tối đa của dự án quy hoạch tỉnh có huyện đảo đó?</w:t>
      </w:r>
    </w:p>
    <w:p w:rsidR="00A15186" w:rsidRDefault="00A15186" w:rsidP="003559FF">
      <w:pPr>
        <w:numPr>
          <w:ilvl w:val="0"/>
          <w:numId w:val="17"/>
        </w:numPr>
        <w:autoSpaceDE w:val="0"/>
        <w:autoSpaceDN w:val="0"/>
        <w:adjustRightInd w:val="0"/>
        <w:spacing w:beforeLines="60" w:afterLines="60"/>
        <w:jc w:val="both"/>
      </w:pPr>
      <w:r>
        <w:t>60%.</w:t>
      </w:r>
    </w:p>
    <w:p w:rsidR="00A15186" w:rsidRDefault="00A15186" w:rsidP="003559FF">
      <w:pPr>
        <w:numPr>
          <w:ilvl w:val="0"/>
          <w:numId w:val="17"/>
        </w:numPr>
        <w:autoSpaceDE w:val="0"/>
        <w:autoSpaceDN w:val="0"/>
        <w:adjustRightInd w:val="0"/>
        <w:spacing w:beforeLines="60" w:afterLines="60"/>
        <w:jc w:val="both"/>
      </w:pPr>
      <w:r>
        <w:t>50%.</w:t>
      </w:r>
    </w:p>
    <w:p w:rsidR="00A15186" w:rsidRDefault="00A15186" w:rsidP="003559FF">
      <w:pPr>
        <w:numPr>
          <w:ilvl w:val="0"/>
          <w:numId w:val="17"/>
        </w:numPr>
        <w:autoSpaceDE w:val="0"/>
        <w:autoSpaceDN w:val="0"/>
        <w:adjustRightInd w:val="0"/>
        <w:spacing w:beforeLines="60" w:afterLines="60"/>
        <w:jc w:val="both"/>
      </w:pPr>
      <w:r>
        <w:t>40%.</w:t>
      </w:r>
    </w:p>
    <w:p w:rsidR="00A15186" w:rsidRDefault="00A15186" w:rsidP="006A2798">
      <w:pPr>
        <w:numPr>
          <w:ilvl w:val="0"/>
          <w:numId w:val="17"/>
        </w:numPr>
        <w:autoSpaceDE w:val="0"/>
        <w:autoSpaceDN w:val="0"/>
        <w:adjustRightInd w:val="0"/>
        <w:jc w:val="both"/>
      </w:pPr>
      <w:r>
        <w:t>30%.</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pPr>
      <w:r>
        <w:rPr>
          <w:b/>
        </w:rPr>
        <w:t xml:space="preserve">Câu 18: </w:t>
      </w:r>
      <w:r>
        <w:rPr>
          <w:color w:val="FF0000"/>
        </w:rPr>
        <w:t>Theo Thông tư số 01/2012/TT-BKHĐT ngày 09/02/2012</w:t>
      </w:r>
      <w:r>
        <w:t xml:space="preserve"> của Bộ Kế hoạch và Đầu tư, mức chi phí cho dự án quy hoạch thị xã, thành phố thuộc tỉnh không quá bao nhiêu % mức chi phí tối đa của dự án quy hoạch tỉnh có thị xã, thành phố đó?</w:t>
      </w:r>
    </w:p>
    <w:p w:rsidR="00A15186" w:rsidRDefault="00A15186" w:rsidP="003559FF">
      <w:pPr>
        <w:numPr>
          <w:ilvl w:val="0"/>
          <w:numId w:val="18"/>
        </w:numPr>
        <w:autoSpaceDE w:val="0"/>
        <w:autoSpaceDN w:val="0"/>
        <w:adjustRightInd w:val="0"/>
        <w:spacing w:beforeLines="60" w:afterLines="60"/>
        <w:jc w:val="both"/>
      </w:pPr>
      <w:r>
        <w:t>80%.</w:t>
      </w:r>
    </w:p>
    <w:p w:rsidR="00A15186" w:rsidRDefault="00A15186" w:rsidP="003559FF">
      <w:pPr>
        <w:numPr>
          <w:ilvl w:val="0"/>
          <w:numId w:val="18"/>
        </w:numPr>
        <w:autoSpaceDE w:val="0"/>
        <w:autoSpaceDN w:val="0"/>
        <w:adjustRightInd w:val="0"/>
        <w:spacing w:beforeLines="60" w:afterLines="60"/>
        <w:jc w:val="both"/>
      </w:pPr>
      <w:r>
        <w:t>70%.</w:t>
      </w:r>
    </w:p>
    <w:p w:rsidR="00A15186" w:rsidRDefault="00A15186" w:rsidP="003559FF">
      <w:pPr>
        <w:numPr>
          <w:ilvl w:val="0"/>
          <w:numId w:val="18"/>
        </w:numPr>
        <w:autoSpaceDE w:val="0"/>
        <w:autoSpaceDN w:val="0"/>
        <w:adjustRightInd w:val="0"/>
        <w:spacing w:beforeLines="60" w:afterLines="60"/>
        <w:jc w:val="both"/>
      </w:pPr>
      <w:r>
        <w:t>60%.</w:t>
      </w:r>
    </w:p>
    <w:p w:rsidR="00A15186" w:rsidRDefault="00A15186" w:rsidP="006A2798">
      <w:pPr>
        <w:numPr>
          <w:ilvl w:val="0"/>
          <w:numId w:val="18"/>
        </w:numPr>
        <w:autoSpaceDE w:val="0"/>
        <w:autoSpaceDN w:val="0"/>
        <w:adjustRightInd w:val="0"/>
        <w:jc w:val="both"/>
      </w:pPr>
      <w:r>
        <w:t>50%.</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pPr>
      <w:r>
        <w:rPr>
          <w:b/>
        </w:rPr>
        <w:t xml:space="preserve">Câu 19: </w:t>
      </w:r>
      <w:r>
        <w:rPr>
          <w:color w:val="FF0000"/>
        </w:rPr>
        <w:t>Theo Thông tư số 01/2012/TT-BKHĐT ngày 09/02/2012</w:t>
      </w:r>
      <w:r>
        <w:t xml:space="preserve"> của Bộ Kế hoạch và Đầu tư, mức chi phí cho dự án điều chỉnh quy hoạch đối với quy hoạch đã thực hiện từ 5 năm trở lên không vượt quá bao nhiêu % tổng chi phí ở mức tối đa của dự án lập mới quy hoạch đó tại thời điểm lập dự toán?</w:t>
      </w:r>
    </w:p>
    <w:p w:rsidR="00A15186" w:rsidRDefault="00A15186" w:rsidP="003559FF">
      <w:pPr>
        <w:numPr>
          <w:ilvl w:val="0"/>
          <w:numId w:val="19"/>
        </w:numPr>
        <w:autoSpaceDE w:val="0"/>
        <w:autoSpaceDN w:val="0"/>
        <w:adjustRightInd w:val="0"/>
        <w:spacing w:beforeLines="60" w:afterLines="60"/>
        <w:jc w:val="both"/>
      </w:pPr>
      <w:r>
        <w:t>65%.</w:t>
      </w:r>
    </w:p>
    <w:p w:rsidR="00A15186" w:rsidRDefault="00A15186" w:rsidP="003559FF">
      <w:pPr>
        <w:numPr>
          <w:ilvl w:val="0"/>
          <w:numId w:val="19"/>
        </w:numPr>
        <w:autoSpaceDE w:val="0"/>
        <w:autoSpaceDN w:val="0"/>
        <w:adjustRightInd w:val="0"/>
        <w:spacing w:beforeLines="60" w:afterLines="60"/>
        <w:jc w:val="both"/>
      </w:pPr>
      <w:r>
        <w:t>60%.</w:t>
      </w:r>
    </w:p>
    <w:p w:rsidR="00A15186" w:rsidRDefault="00A15186" w:rsidP="003559FF">
      <w:pPr>
        <w:numPr>
          <w:ilvl w:val="0"/>
          <w:numId w:val="19"/>
        </w:numPr>
        <w:autoSpaceDE w:val="0"/>
        <w:autoSpaceDN w:val="0"/>
        <w:adjustRightInd w:val="0"/>
        <w:spacing w:beforeLines="60" w:afterLines="60"/>
        <w:jc w:val="both"/>
      </w:pPr>
      <w:r>
        <w:t>55%.</w:t>
      </w:r>
    </w:p>
    <w:p w:rsidR="00A15186" w:rsidRDefault="00A15186" w:rsidP="003559FF">
      <w:pPr>
        <w:numPr>
          <w:ilvl w:val="0"/>
          <w:numId w:val="19"/>
        </w:numPr>
        <w:autoSpaceDE w:val="0"/>
        <w:autoSpaceDN w:val="0"/>
        <w:adjustRightInd w:val="0"/>
        <w:spacing w:beforeLines="60" w:afterLines="60"/>
        <w:jc w:val="both"/>
      </w:pPr>
      <w:r>
        <w:t>50%.</w:t>
      </w:r>
    </w:p>
    <w:p w:rsidR="00A15186" w:rsidRDefault="00A15186" w:rsidP="003559FF">
      <w:pPr>
        <w:autoSpaceDE w:val="0"/>
        <w:autoSpaceDN w:val="0"/>
        <w:adjustRightInd w:val="0"/>
        <w:spacing w:beforeLines="60" w:afterLines="60"/>
        <w:ind w:left="57" w:firstLine="663"/>
        <w:jc w:val="both"/>
        <w:rPr>
          <w:b/>
        </w:rPr>
      </w:pPr>
    </w:p>
    <w:p w:rsidR="00A15186" w:rsidRDefault="00A15186" w:rsidP="003559FF">
      <w:pPr>
        <w:autoSpaceDE w:val="0"/>
        <w:autoSpaceDN w:val="0"/>
        <w:adjustRightInd w:val="0"/>
        <w:spacing w:beforeLines="60" w:afterLines="60"/>
        <w:ind w:firstLine="720"/>
        <w:jc w:val="both"/>
        <w:rPr>
          <w:b/>
        </w:rPr>
      </w:pPr>
      <w:r>
        <w:rPr>
          <w:b/>
        </w:rPr>
        <w:t xml:space="preserve">Câu 20: Định mức chi phí quy định tại </w:t>
      </w:r>
      <w:r>
        <w:rPr>
          <w:color w:val="FF0000"/>
        </w:rPr>
        <w:t>Thông tư số 01/2012/TT-BKHĐT ngày 09/02/2012</w:t>
      </w:r>
      <w:r>
        <w:t xml:space="preserve"> của Bộ Kế hoạch và Đầu tư chưa bao gồm chi phí nào?</w:t>
      </w:r>
    </w:p>
    <w:p w:rsidR="00A15186" w:rsidRDefault="00A15186" w:rsidP="003559FF">
      <w:pPr>
        <w:numPr>
          <w:ilvl w:val="0"/>
          <w:numId w:val="20"/>
        </w:numPr>
        <w:autoSpaceDE w:val="0"/>
        <w:autoSpaceDN w:val="0"/>
        <w:adjustRightInd w:val="0"/>
        <w:spacing w:beforeLines="60" w:afterLines="60"/>
        <w:jc w:val="both"/>
      </w:pPr>
      <w:r>
        <w:t>Chi phí lập dự án quy hoạch.</w:t>
      </w:r>
    </w:p>
    <w:p w:rsidR="00A15186" w:rsidRDefault="00A15186" w:rsidP="003559FF">
      <w:pPr>
        <w:numPr>
          <w:ilvl w:val="0"/>
          <w:numId w:val="20"/>
        </w:numPr>
        <w:autoSpaceDE w:val="0"/>
        <w:autoSpaceDN w:val="0"/>
        <w:adjustRightInd w:val="0"/>
        <w:spacing w:beforeLines="60" w:afterLines="60"/>
        <w:jc w:val="both"/>
      </w:pPr>
      <w:r>
        <w:t>Chi phí thẩm định dự án quy định.</w:t>
      </w:r>
    </w:p>
    <w:p w:rsidR="00A15186" w:rsidRDefault="00A15186" w:rsidP="003559FF">
      <w:pPr>
        <w:numPr>
          <w:ilvl w:val="0"/>
          <w:numId w:val="20"/>
        </w:numPr>
        <w:autoSpaceDE w:val="0"/>
        <w:autoSpaceDN w:val="0"/>
        <w:adjustRightInd w:val="0"/>
        <w:spacing w:beforeLines="60" w:afterLines="60"/>
        <w:jc w:val="both"/>
      </w:pPr>
      <w:r>
        <w:t>Chi phí phê duyệt và công bố dự án quy hoạch.</w:t>
      </w:r>
    </w:p>
    <w:p w:rsidR="00A15186" w:rsidRDefault="00A15186" w:rsidP="006A2798">
      <w:pPr>
        <w:numPr>
          <w:ilvl w:val="0"/>
          <w:numId w:val="20"/>
        </w:numPr>
        <w:autoSpaceDE w:val="0"/>
        <w:autoSpaceDN w:val="0"/>
        <w:adjustRightInd w:val="0"/>
        <w:jc w:val="both"/>
      </w:pPr>
      <w:r>
        <w:t>Chi phí đánh giá môi trường chiến lược.</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b/>
          <w:color w:val="FF0000"/>
        </w:rPr>
      </w:pPr>
      <w:r>
        <w:rPr>
          <w:b/>
        </w:rPr>
        <w:t xml:space="preserve">Câu 21: </w:t>
      </w:r>
      <w:r>
        <w:rPr>
          <w:color w:val="FF0000"/>
        </w:rPr>
        <w:t>Theo quy định của Luật Đấu thầu số 43/2013/QH13 ngày 26/11/2013</w:t>
      </w:r>
      <w:r>
        <w:t>, gói thầu quy mô nhỏ là gói thầu có giá gói thầu trong hạn mức do cơ quan hoặc người đại diện cơ quan nào quy định?</w:t>
      </w:r>
      <w:r>
        <w:rPr>
          <w:b/>
          <w:color w:val="FF0000"/>
        </w:rPr>
        <w:t xml:space="preserve"> </w:t>
      </w:r>
    </w:p>
    <w:p w:rsidR="00A15186" w:rsidRDefault="00A15186" w:rsidP="003559FF">
      <w:pPr>
        <w:numPr>
          <w:ilvl w:val="0"/>
          <w:numId w:val="21"/>
        </w:numPr>
        <w:autoSpaceDE w:val="0"/>
        <w:autoSpaceDN w:val="0"/>
        <w:adjustRightInd w:val="0"/>
        <w:spacing w:beforeLines="60" w:afterLines="60"/>
        <w:jc w:val="both"/>
      </w:pPr>
      <w:r>
        <w:t>Quốc hội.</w:t>
      </w:r>
    </w:p>
    <w:p w:rsidR="00A15186" w:rsidRDefault="00A15186" w:rsidP="003559FF">
      <w:pPr>
        <w:numPr>
          <w:ilvl w:val="0"/>
          <w:numId w:val="21"/>
        </w:numPr>
        <w:autoSpaceDE w:val="0"/>
        <w:autoSpaceDN w:val="0"/>
        <w:adjustRightInd w:val="0"/>
        <w:spacing w:beforeLines="60" w:afterLines="60"/>
        <w:jc w:val="both"/>
      </w:pPr>
      <w:r>
        <w:t>Ủy ban Thường vụ Quốc hội.</w:t>
      </w:r>
    </w:p>
    <w:p w:rsidR="00A15186" w:rsidRDefault="00A15186" w:rsidP="003559FF">
      <w:pPr>
        <w:numPr>
          <w:ilvl w:val="0"/>
          <w:numId w:val="21"/>
        </w:numPr>
        <w:autoSpaceDE w:val="0"/>
        <w:autoSpaceDN w:val="0"/>
        <w:adjustRightInd w:val="0"/>
        <w:spacing w:beforeLines="60" w:afterLines="60"/>
        <w:jc w:val="both"/>
      </w:pPr>
      <w:r>
        <w:t>Chính phủ.</w:t>
      </w:r>
    </w:p>
    <w:p w:rsidR="00A15186" w:rsidRDefault="00A15186" w:rsidP="006A2798">
      <w:pPr>
        <w:numPr>
          <w:ilvl w:val="0"/>
          <w:numId w:val="21"/>
        </w:numPr>
        <w:autoSpaceDE w:val="0"/>
        <w:autoSpaceDN w:val="0"/>
        <w:adjustRightInd w:val="0"/>
        <w:jc w:val="both"/>
      </w:pPr>
      <w:r>
        <w:t>Thủ tướng Chính phủ.</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color w:val="FF0000"/>
        </w:rPr>
      </w:pPr>
      <w:r>
        <w:rPr>
          <w:b/>
        </w:rPr>
        <w:t xml:space="preserve">Câu 22: </w:t>
      </w:r>
      <w:r>
        <w:rPr>
          <w:color w:val="FF0000"/>
        </w:rPr>
        <w:t>Theo quy định của Luật Đấu thầu số 43/2013/QH13 ngày 26/11/2013</w:t>
      </w:r>
      <w:r>
        <w:t>, thời gian chuẩn bị hồ sơ dự thầu tối thiểu là bao nhiêu ngày đối với đấu thầu quốc tế, kể từ ngày đầu tiên hồ sơ mời thầu được phát hành đến ngày có thời điểm đóng thầu?</w:t>
      </w:r>
    </w:p>
    <w:p w:rsidR="00A15186" w:rsidRDefault="00A15186" w:rsidP="003559FF">
      <w:pPr>
        <w:numPr>
          <w:ilvl w:val="0"/>
          <w:numId w:val="22"/>
        </w:numPr>
        <w:autoSpaceDE w:val="0"/>
        <w:autoSpaceDN w:val="0"/>
        <w:adjustRightInd w:val="0"/>
        <w:spacing w:beforeLines="60" w:afterLines="60"/>
        <w:jc w:val="both"/>
      </w:pPr>
      <w:r>
        <w:t>40 ngày.</w:t>
      </w:r>
    </w:p>
    <w:p w:rsidR="00A15186" w:rsidRDefault="00A15186" w:rsidP="003559FF">
      <w:pPr>
        <w:numPr>
          <w:ilvl w:val="0"/>
          <w:numId w:val="22"/>
        </w:numPr>
        <w:autoSpaceDE w:val="0"/>
        <w:autoSpaceDN w:val="0"/>
        <w:adjustRightInd w:val="0"/>
        <w:spacing w:beforeLines="60" w:afterLines="60"/>
        <w:jc w:val="both"/>
      </w:pPr>
      <w:r>
        <w:t>30 ngày.</w:t>
      </w:r>
    </w:p>
    <w:p w:rsidR="00A15186" w:rsidRDefault="00A15186" w:rsidP="003559FF">
      <w:pPr>
        <w:numPr>
          <w:ilvl w:val="0"/>
          <w:numId w:val="22"/>
        </w:numPr>
        <w:autoSpaceDE w:val="0"/>
        <w:autoSpaceDN w:val="0"/>
        <w:adjustRightInd w:val="0"/>
        <w:spacing w:beforeLines="60" w:afterLines="60"/>
        <w:jc w:val="both"/>
      </w:pPr>
      <w:r>
        <w:t>20 ngày.</w:t>
      </w:r>
    </w:p>
    <w:p w:rsidR="00A15186" w:rsidRDefault="00A15186" w:rsidP="006A2798">
      <w:pPr>
        <w:numPr>
          <w:ilvl w:val="0"/>
          <w:numId w:val="22"/>
        </w:numPr>
        <w:autoSpaceDE w:val="0"/>
        <w:autoSpaceDN w:val="0"/>
        <w:adjustRightInd w:val="0"/>
        <w:jc w:val="both"/>
      </w:pPr>
      <w:r>
        <w:t>10 ngày.</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b/>
          <w:color w:val="FF0000"/>
        </w:rPr>
      </w:pPr>
      <w:r>
        <w:rPr>
          <w:b/>
        </w:rPr>
        <w:t xml:space="preserve">Câu 23: </w:t>
      </w:r>
      <w:r>
        <w:rPr>
          <w:color w:val="FF0000"/>
        </w:rPr>
        <w:t>Theo quy định của Luật Đấu thầu số 43/2013/QH13 ngày 26/11/2013</w:t>
      </w:r>
      <w:r>
        <w:t>, đối với lựa chọn nhà thầu, giá trị bảo đảm dự thầu được quy định trong hồ sơ mời thầu, hồ sơ yêu cầu theo một mức xác định là bao nhiêu phần trăm giá gói thầu?</w:t>
      </w:r>
      <w:r>
        <w:rPr>
          <w:b/>
          <w:color w:val="FF0000"/>
        </w:rPr>
        <w:t xml:space="preserve"> </w:t>
      </w:r>
    </w:p>
    <w:p w:rsidR="00A15186" w:rsidRDefault="00A15186" w:rsidP="003559FF">
      <w:pPr>
        <w:numPr>
          <w:ilvl w:val="0"/>
          <w:numId w:val="23"/>
        </w:numPr>
        <w:autoSpaceDE w:val="0"/>
        <w:autoSpaceDN w:val="0"/>
        <w:adjustRightInd w:val="0"/>
        <w:spacing w:beforeLines="60" w:afterLines="60"/>
        <w:jc w:val="both"/>
      </w:pPr>
      <w:r>
        <w:t>1% đến 2%.</w:t>
      </w:r>
    </w:p>
    <w:p w:rsidR="00A15186" w:rsidRDefault="00A15186" w:rsidP="003559FF">
      <w:pPr>
        <w:numPr>
          <w:ilvl w:val="0"/>
          <w:numId w:val="23"/>
        </w:numPr>
        <w:autoSpaceDE w:val="0"/>
        <w:autoSpaceDN w:val="0"/>
        <w:adjustRightInd w:val="0"/>
        <w:spacing w:beforeLines="60" w:afterLines="60"/>
        <w:jc w:val="both"/>
      </w:pPr>
      <w:r>
        <w:t>2% đến 3%.</w:t>
      </w:r>
    </w:p>
    <w:p w:rsidR="00A15186" w:rsidRDefault="00A15186" w:rsidP="003559FF">
      <w:pPr>
        <w:numPr>
          <w:ilvl w:val="0"/>
          <w:numId w:val="23"/>
        </w:numPr>
        <w:autoSpaceDE w:val="0"/>
        <w:autoSpaceDN w:val="0"/>
        <w:adjustRightInd w:val="0"/>
        <w:spacing w:beforeLines="60" w:afterLines="60"/>
        <w:jc w:val="both"/>
      </w:pPr>
      <w:r>
        <w:t>3% đến 5%.</w:t>
      </w:r>
    </w:p>
    <w:p w:rsidR="00A15186" w:rsidRDefault="00A15186" w:rsidP="006A2798">
      <w:pPr>
        <w:numPr>
          <w:ilvl w:val="0"/>
          <w:numId w:val="23"/>
        </w:numPr>
        <w:autoSpaceDE w:val="0"/>
        <w:autoSpaceDN w:val="0"/>
        <w:adjustRightInd w:val="0"/>
        <w:jc w:val="both"/>
      </w:pPr>
      <w:r>
        <w:t>1% đến 3%.</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color w:val="FF0000"/>
        </w:rPr>
      </w:pPr>
      <w:r>
        <w:rPr>
          <w:b/>
        </w:rPr>
        <w:t xml:space="preserve">Câu 24: </w:t>
      </w:r>
      <w:r>
        <w:rPr>
          <w:color w:val="FF0000"/>
        </w:rPr>
        <w:t>Theo quy định của Luật Đấu thầu số 43/2013/QH13 ngày 26/11/2013</w:t>
      </w:r>
      <w:r>
        <w:t>, thời gian có hiệu lực của bảo đảm dự thầu được quy định trong hồ sơ mời thầu, hồ sơ yêu cầu bằng thời gian có hiệu lực của hồ sơ dự thầu, hồ sơ đề xuất cộng thêm bao nhiêu ngày?</w:t>
      </w:r>
      <w:r>
        <w:rPr>
          <w:color w:val="FF0000"/>
        </w:rPr>
        <w:t xml:space="preserve"> </w:t>
      </w:r>
    </w:p>
    <w:p w:rsidR="00A15186" w:rsidRDefault="00A15186" w:rsidP="003559FF">
      <w:pPr>
        <w:numPr>
          <w:ilvl w:val="0"/>
          <w:numId w:val="24"/>
        </w:numPr>
        <w:autoSpaceDE w:val="0"/>
        <w:autoSpaceDN w:val="0"/>
        <w:adjustRightInd w:val="0"/>
        <w:spacing w:beforeLines="60" w:afterLines="60"/>
        <w:jc w:val="both"/>
      </w:pPr>
      <w:r>
        <w:t>30 ngày.</w:t>
      </w:r>
    </w:p>
    <w:p w:rsidR="00A15186" w:rsidRDefault="00A15186" w:rsidP="003559FF">
      <w:pPr>
        <w:numPr>
          <w:ilvl w:val="0"/>
          <w:numId w:val="24"/>
        </w:numPr>
        <w:autoSpaceDE w:val="0"/>
        <w:autoSpaceDN w:val="0"/>
        <w:adjustRightInd w:val="0"/>
        <w:spacing w:beforeLines="60" w:afterLines="60"/>
        <w:jc w:val="both"/>
      </w:pPr>
      <w:r>
        <w:t>20 ngày.</w:t>
      </w:r>
    </w:p>
    <w:p w:rsidR="00A15186" w:rsidRDefault="00A15186" w:rsidP="003559FF">
      <w:pPr>
        <w:numPr>
          <w:ilvl w:val="0"/>
          <w:numId w:val="24"/>
        </w:numPr>
        <w:autoSpaceDE w:val="0"/>
        <w:autoSpaceDN w:val="0"/>
        <w:adjustRightInd w:val="0"/>
        <w:spacing w:beforeLines="60" w:afterLines="60"/>
        <w:jc w:val="both"/>
      </w:pPr>
      <w:r>
        <w:t>10 ngày.</w:t>
      </w:r>
    </w:p>
    <w:p w:rsidR="00A15186" w:rsidRDefault="00A15186" w:rsidP="006A2798">
      <w:pPr>
        <w:numPr>
          <w:ilvl w:val="0"/>
          <w:numId w:val="24"/>
        </w:numPr>
        <w:autoSpaceDE w:val="0"/>
        <w:autoSpaceDN w:val="0"/>
        <w:adjustRightInd w:val="0"/>
        <w:jc w:val="both"/>
      </w:pPr>
      <w:r>
        <w:t>Tất cả các phương án trên đều sai.</w:t>
      </w:r>
    </w:p>
    <w:p w:rsidR="00A15186" w:rsidRDefault="00A15186" w:rsidP="006A2798">
      <w:pPr>
        <w:autoSpaceDE w:val="0"/>
        <w:autoSpaceDN w:val="0"/>
        <w:adjustRightInd w:val="0"/>
        <w:ind w:left="1080"/>
        <w:jc w:val="both"/>
      </w:pPr>
    </w:p>
    <w:p w:rsidR="00A15186" w:rsidRDefault="00A15186" w:rsidP="006A2798">
      <w:pPr>
        <w:autoSpaceDE w:val="0"/>
        <w:autoSpaceDN w:val="0"/>
        <w:adjustRightInd w:val="0"/>
        <w:ind w:firstLine="720"/>
        <w:jc w:val="both"/>
        <w:rPr>
          <w:color w:val="FF0000"/>
        </w:rPr>
      </w:pPr>
      <w:r>
        <w:rPr>
          <w:b/>
        </w:rPr>
        <w:t xml:space="preserve">Câu 25: </w:t>
      </w:r>
      <w:r>
        <w:rPr>
          <w:color w:val="FF0000"/>
        </w:rPr>
        <w:t>Theo quy định của Luật Đấu thầu số 43/2013/QH13 ngày 26/11/2013</w:t>
      </w:r>
      <w:r>
        <w:t>, nhà thầu được hưởng ưu đãi khi tham gia đấu thầu trong nước hoặc đấu thầu quốc tế để cung cấp hàng hóa mà hàng hóa đó có chi phí sản xuất trong nước chiếm tỷ lệ từ bao nhiêu % trở lên?</w:t>
      </w:r>
    </w:p>
    <w:p w:rsidR="00A15186" w:rsidRDefault="00A15186" w:rsidP="003559FF">
      <w:pPr>
        <w:numPr>
          <w:ilvl w:val="0"/>
          <w:numId w:val="25"/>
        </w:numPr>
        <w:autoSpaceDE w:val="0"/>
        <w:autoSpaceDN w:val="0"/>
        <w:adjustRightInd w:val="0"/>
        <w:spacing w:beforeLines="60" w:afterLines="60"/>
        <w:jc w:val="both"/>
      </w:pPr>
      <w:r>
        <w:t>30 %.</w:t>
      </w:r>
    </w:p>
    <w:p w:rsidR="00A15186" w:rsidRDefault="00A15186" w:rsidP="003559FF">
      <w:pPr>
        <w:numPr>
          <w:ilvl w:val="0"/>
          <w:numId w:val="25"/>
        </w:numPr>
        <w:autoSpaceDE w:val="0"/>
        <w:autoSpaceDN w:val="0"/>
        <w:adjustRightInd w:val="0"/>
        <w:spacing w:beforeLines="60" w:afterLines="60"/>
        <w:jc w:val="both"/>
      </w:pPr>
      <w:r>
        <w:t>25 %.</w:t>
      </w:r>
    </w:p>
    <w:p w:rsidR="00A15186" w:rsidRDefault="00A15186" w:rsidP="003559FF">
      <w:pPr>
        <w:numPr>
          <w:ilvl w:val="0"/>
          <w:numId w:val="25"/>
        </w:numPr>
        <w:autoSpaceDE w:val="0"/>
        <w:autoSpaceDN w:val="0"/>
        <w:adjustRightInd w:val="0"/>
        <w:spacing w:beforeLines="60" w:afterLines="60"/>
        <w:jc w:val="both"/>
      </w:pPr>
      <w:r>
        <w:t>20 %.</w:t>
      </w:r>
    </w:p>
    <w:p w:rsidR="00A15186" w:rsidRDefault="00A15186" w:rsidP="003559FF">
      <w:pPr>
        <w:numPr>
          <w:ilvl w:val="0"/>
          <w:numId w:val="25"/>
        </w:numPr>
        <w:autoSpaceDE w:val="0"/>
        <w:autoSpaceDN w:val="0"/>
        <w:adjustRightInd w:val="0"/>
        <w:spacing w:beforeLines="60" w:afterLines="60"/>
        <w:jc w:val="both"/>
      </w:pPr>
      <w:r>
        <w:t>15 %.</w:t>
      </w:r>
    </w:p>
    <w:p w:rsidR="00A15186" w:rsidRPr="00C96EBA" w:rsidRDefault="00A15186" w:rsidP="00AB7F9B">
      <w:pPr>
        <w:autoSpaceDE w:val="0"/>
        <w:autoSpaceDN w:val="0"/>
        <w:adjustRightInd w:val="0"/>
        <w:spacing w:line="340" w:lineRule="exact"/>
        <w:ind w:firstLine="720"/>
        <w:jc w:val="both"/>
        <w:rPr>
          <w:b/>
          <w:highlight w:val="white"/>
        </w:rPr>
      </w:pPr>
    </w:p>
    <w:p w:rsidR="00A15186" w:rsidRDefault="00A15186" w:rsidP="00AB7F9B">
      <w:pPr>
        <w:autoSpaceDE w:val="0"/>
        <w:autoSpaceDN w:val="0"/>
        <w:adjustRightInd w:val="0"/>
        <w:spacing w:line="340" w:lineRule="exact"/>
        <w:ind w:left="855"/>
        <w:jc w:val="both"/>
        <w:rPr>
          <w:b/>
        </w:rPr>
      </w:pPr>
    </w:p>
    <w:p w:rsidR="00A15186" w:rsidRDefault="00A15186" w:rsidP="00AB7F9B">
      <w:pPr>
        <w:autoSpaceDE w:val="0"/>
        <w:autoSpaceDN w:val="0"/>
        <w:adjustRightInd w:val="0"/>
        <w:spacing w:line="340" w:lineRule="exact"/>
        <w:ind w:left="855"/>
        <w:jc w:val="both"/>
        <w:rPr>
          <w:b/>
        </w:rPr>
      </w:pPr>
    </w:p>
    <w:p w:rsidR="00A15186" w:rsidRDefault="00A15186" w:rsidP="00AB7F9B">
      <w:pPr>
        <w:autoSpaceDE w:val="0"/>
        <w:autoSpaceDN w:val="0"/>
        <w:adjustRightInd w:val="0"/>
        <w:spacing w:line="340" w:lineRule="exact"/>
        <w:ind w:left="855"/>
        <w:jc w:val="both"/>
        <w:rPr>
          <w:b/>
        </w:rPr>
      </w:pPr>
    </w:p>
    <w:p w:rsidR="00A15186" w:rsidRDefault="00A15186" w:rsidP="00AB7F9B">
      <w:pPr>
        <w:autoSpaceDE w:val="0"/>
        <w:autoSpaceDN w:val="0"/>
        <w:adjustRightInd w:val="0"/>
        <w:spacing w:line="340" w:lineRule="exact"/>
        <w:ind w:left="855"/>
        <w:jc w:val="both"/>
        <w:rPr>
          <w:b/>
        </w:rPr>
      </w:pPr>
    </w:p>
    <w:p w:rsidR="00A15186" w:rsidRPr="00C31362" w:rsidRDefault="00A15186" w:rsidP="00AB7F9B">
      <w:pPr>
        <w:autoSpaceDE w:val="0"/>
        <w:autoSpaceDN w:val="0"/>
        <w:adjustRightInd w:val="0"/>
        <w:spacing w:line="340" w:lineRule="exact"/>
        <w:ind w:left="855"/>
        <w:jc w:val="both"/>
        <w:rPr>
          <w:b/>
        </w:rPr>
      </w:pPr>
    </w:p>
    <w:p w:rsidR="00A15186" w:rsidRDefault="00A15186" w:rsidP="00AB7F9B">
      <w:pPr>
        <w:spacing w:line="340" w:lineRule="exact"/>
        <w:ind w:left="855"/>
        <w:jc w:val="both"/>
        <w:rPr>
          <w:b/>
        </w:rPr>
      </w:pPr>
    </w:p>
    <w:sectPr w:rsidR="00A15186" w:rsidSect="00335480">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186" w:rsidRDefault="00A15186" w:rsidP="00122367">
      <w:r>
        <w:separator/>
      </w:r>
    </w:p>
  </w:endnote>
  <w:endnote w:type="continuationSeparator" w:id="0">
    <w:p w:rsidR="00A15186" w:rsidRDefault="00A15186"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186" w:rsidRDefault="00A15186">
    <w:pPr>
      <w:pStyle w:val="Footer"/>
      <w:jc w:val="center"/>
    </w:pPr>
    <w:fldSimple w:instr=" PAGE   \* MERGEFORMAT ">
      <w:r>
        <w:rPr>
          <w:noProof/>
        </w:rPr>
        <w:t>6</w:t>
      </w:r>
    </w:fldSimple>
  </w:p>
  <w:p w:rsidR="00A15186" w:rsidRDefault="00A151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186" w:rsidRDefault="00A15186" w:rsidP="00122367">
      <w:r>
        <w:separator/>
      </w:r>
    </w:p>
  </w:footnote>
  <w:footnote w:type="continuationSeparator" w:id="0">
    <w:p w:rsidR="00A15186" w:rsidRDefault="00A15186"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31A6"/>
    <w:multiLevelType w:val="hybridMultilevel"/>
    <w:tmpl w:val="73840326"/>
    <w:lvl w:ilvl="0" w:tplc="031A708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
    <w:nsid w:val="0DA34E46"/>
    <w:multiLevelType w:val="hybridMultilevel"/>
    <w:tmpl w:val="EA6CE468"/>
    <w:lvl w:ilvl="0" w:tplc="1216530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
    <w:nsid w:val="16E62D85"/>
    <w:multiLevelType w:val="hybridMultilevel"/>
    <w:tmpl w:val="DC683770"/>
    <w:lvl w:ilvl="0" w:tplc="1C182C0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5">
    <w:nsid w:val="1EC35EA9"/>
    <w:multiLevelType w:val="hybridMultilevel"/>
    <w:tmpl w:val="B1800EF6"/>
    <w:lvl w:ilvl="0" w:tplc="7A1289B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8">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0">
    <w:nsid w:val="406A5869"/>
    <w:multiLevelType w:val="hybridMultilevel"/>
    <w:tmpl w:val="0AF80A38"/>
    <w:lvl w:ilvl="0" w:tplc="1ACE9290">
      <w:start w:val="1"/>
      <w:numFmt w:val="upp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1">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5">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6">
    <w:nsid w:val="58416DA2"/>
    <w:multiLevelType w:val="hybridMultilevel"/>
    <w:tmpl w:val="A43E8A60"/>
    <w:lvl w:ilvl="0" w:tplc="280800F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5E407762"/>
    <w:multiLevelType w:val="hybridMultilevel"/>
    <w:tmpl w:val="AB4890A8"/>
    <w:lvl w:ilvl="0" w:tplc="FA52E6A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8">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9">
    <w:nsid w:val="697D2002"/>
    <w:multiLevelType w:val="hybridMultilevel"/>
    <w:tmpl w:val="4044D99E"/>
    <w:lvl w:ilvl="0" w:tplc="2622316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69A35FE1"/>
    <w:multiLevelType w:val="hybridMultilevel"/>
    <w:tmpl w:val="E712522E"/>
    <w:lvl w:ilvl="0" w:tplc="484A9F8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6C355D6"/>
    <w:multiLevelType w:val="hybridMultilevel"/>
    <w:tmpl w:val="2E609C7A"/>
    <w:lvl w:ilvl="0" w:tplc="878C93C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4">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7"/>
  </w:num>
  <w:num w:numId="2">
    <w:abstractNumId w:val="11"/>
  </w:num>
  <w:num w:numId="3">
    <w:abstractNumId w:val="4"/>
  </w:num>
  <w:num w:numId="4">
    <w:abstractNumId w:val="21"/>
  </w:num>
  <w:num w:numId="5">
    <w:abstractNumId w:val="8"/>
  </w:num>
  <w:num w:numId="6">
    <w:abstractNumId w:val="13"/>
  </w:num>
  <w:num w:numId="7">
    <w:abstractNumId w:val="12"/>
  </w:num>
  <w:num w:numId="8">
    <w:abstractNumId w:val="24"/>
  </w:num>
  <w:num w:numId="9">
    <w:abstractNumId w:val="18"/>
  </w:num>
  <w:num w:numId="10">
    <w:abstractNumId w:val="22"/>
  </w:num>
  <w:num w:numId="11">
    <w:abstractNumId w:val="23"/>
  </w:num>
  <w:num w:numId="12">
    <w:abstractNumId w:val="16"/>
  </w:num>
  <w:num w:numId="13">
    <w:abstractNumId w:val="19"/>
  </w:num>
  <w:num w:numId="14">
    <w:abstractNumId w:val="20"/>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2D1A"/>
    <w:rsid w:val="00016AA0"/>
    <w:rsid w:val="00025AE1"/>
    <w:rsid w:val="00051822"/>
    <w:rsid w:val="00051F69"/>
    <w:rsid w:val="00053BCD"/>
    <w:rsid w:val="000640A0"/>
    <w:rsid w:val="000649D3"/>
    <w:rsid w:val="00070C11"/>
    <w:rsid w:val="00075D04"/>
    <w:rsid w:val="00082BBA"/>
    <w:rsid w:val="00084442"/>
    <w:rsid w:val="0009306B"/>
    <w:rsid w:val="000D6617"/>
    <w:rsid w:val="000F4F37"/>
    <w:rsid w:val="00104692"/>
    <w:rsid w:val="00112406"/>
    <w:rsid w:val="0011372C"/>
    <w:rsid w:val="00122367"/>
    <w:rsid w:val="00140B85"/>
    <w:rsid w:val="00162569"/>
    <w:rsid w:val="00171C6D"/>
    <w:rsid w:val="00182D05"/>
    <w:rsid w:val="001E108E"/>
    <w:rsid w:val="001F3656"/>
    <w:rsid w:val="00222F5D"/>
    <w:rsid w:val="00223C53"/>
    <w:rsid w:val="00235672"/>
    <w:rsid w:val="0024624C"/>
    <w:rsid w:val="00290E3F"/>
    <w:rsid w:val="002B6CF4"/>
    <w:rsid w:val="002C7838"/>
    <w:rsid w:val="002D1202"/>
    <w:rsid w:val="002D7772"/>
    <w:rsid w:val="002E0268"/>
    <w:rsid w:val="002F64EE"/>
    <w:rsid w:val="0031214E"/>
    <w:rsid w:val="00317D6A"/>
    <w:rsid w:val="00335480"/>
    <w:rsid w:val="00352B53"/>
    <w:rsid w:val="003559FF"/>
    <w:rsid w:val="00381B93"/>
    <w:rsid w:val="003A16D1"/>
    <w:rsid w:val="003A3A4F"/>
    <w:rsid w:val="003B1385"/>
    <w:rsid w:val="003D3962"/>
    <w:rsid w:val="003F2595"/>
    <w:rsid w:val="004A13BA"/>
    <w:rsid w:val="004A1E8F"/>
    <w:rsid w:val="004F45A7"/>
    <w:rsid w:val="00526329"/>
    <w:rsid w:val="00530DF3"/>
    <w:rsid w:val="00535A60"/>
    <w:rsid w:val="00546A4C"/>
    <w:rsid w:val="00593093"/>
    <w:rsid w:val="00595F95"/>
    <w:rsid w:val="005E6051"/>
    <w:rsid w:val="005E7597"/>
    <w:rsid w:val="005F489D"/>
    <w:rsid w:val="00610FD6"/>
    <w:rsid w:val="00626084"/>
    <w:rsid w:val="0064037A"/>
    <w:rsid w:val="00663B0F"/>
    <w:rsid w:val="00694B4B"/>
    <w:rsid w:val="006A2798"/>
    <w:rsid w:val="006E72B1"/>
    <w:rsid w:val="00707558"/>
    <w:rsid w:val="00722B57"/>
    <w:rsid w:val="007252ED"/>
    <w:rsid w:val="007336B9"/>
    <w:rsid w:val="007344B1"/>
    <w:rsid w:val="0074652A"/>
    <w:rsid w:val="007547A5"/>
    <w:rsid w:val="00784252"/>
    <w:rsid w:val="00793052"/>
    <w:rsid w:val="007A4DFC"/>
    <w:rsid w:val="007C69E7"/>
    <w:rsid w:val="007D3C37"/>
    <w:rsid w:val="007E0DD0"/>
    <w:rsid w:val="007E690F"/>
    <w:rsid w:val="008421D8"/>
    <w:rsid w:val="00842F1E"/>
    <w:rsid w:val="00862E94"/>
    <w:rsid w:val="008E124C"/>
    <w:rsid w:val="008E56DC"/>
    <w:rsid w:val="009014D7"/>
    <w:rsid w:val="00907982"/>
    <w:rsid w:val="009079C3"/>
    <w:rsid w:val="0091695C"/>
    <w:rsid w:val="00925E86"/>
    <w:rsid w:val="0094706E"/>
    <w:rsid w:val="00951349"/>
    <w:rsid w:val="009911F0"/>
    <w:rsid w:val="00992FEF"/>
    <w:rsid w:val="009A21AC"/>
    <w:rsid w:val="009B417F"/>
    <w:rsid w:val="009E604C"/>
    <w:rsid w:val="00A06762"/>
    <w:rsid w:val="00A076FA"/>
    <w:rsid w:val="00A1137B"/>
    <w:rsid w:val="00A15186"/>
    <w:rsid w:val="00A21EE5"/>
    <w:rsid w:val="00A438F9"/>
    <w:rsid w:val="00A455EF"/>
    <w:rsid w:val="00AB7F9B"/>
    <w:rsid w:val="00AD6444"/>
    <w:rsid w:val="00AE0D7D"/>
    <w:rsid w:val="00AE50CF"/>
    <w:rsid w:val="00B05CFA"/>
    <w:rsid w:val="00B07B5F"/>
    <w:rsid w:val="00B45932"/>
    <w:rsid w:val="00B6193A"/>
    <w:rsid w:val="00B921C1"/>
    <w:rsid w:val="00B92358"/>
    <w:rsid w:val="00B94800"/>
    <w:rsid w:val="00BA0676"/>
    <w:rsid w:val="00BE33EA"/>
    <w:rsid w:val="00BE462D"/>
    <w:rsid w:val="00BF1DF3"/>
    <w:rsid w:val="00C12569"/>
    <w:rsid w:val="00C31362"/>
    <w:rsid w:val="00C3322B"/>
    <w:rsid w:val="00C465AC"/>
    <w:rsid w:val="00C81EEF"/>
    <w:rsid w:val="00C96EBA"/>
    <w:rsid w:val="00C971F7"/>
    <w:rsid w:val="00CA061C"/>
    <w:rsid w:val="00CB7390"/>
    <w:rsid w:val="00CC51B3"/>
    <w:rsid w:val="00CD27AB"/>
    <w:rsid w:val="00D33D54"/>
    <w:rsid w:val="00D47D69"/>
    <w:rsid w:val="00D541D1"/>
    <w:rsid w:val="00D603F2"/>
    <w:rsid w:val="00D738DE"/>
    <w:rsid w:val="00DA2B59"/>
    <w:rsid w:val="00DA74FF"/>
    <w:rsid w:val="00DA7666"/>
    <w:rsid w:val="00DB1CA4"/>
    <w:rsid w:val="00DD5405"/>
    <w:rsid w:val="00DF5267"/>
    <w:rsid w:val="00E0284E"/>
    <w:rsid w:val="00E06F3F"/>
    <w:rsid w:val="00E210F9"/>
    <w:rsid w:val="00E46773"/>
    <w:rsid w:val="00E520D3"/>
    <w:rsid w:val="00E5667D"/>
    <w:rsid w:val="00E700E7"/>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836916579">
      <w:marLeft w:val="0"/>
      <w:marRight w:val="0"/>
      <w:marTop w:val="0"/>
      <w:marBottom w:val="0"/>
      <w:divBdr>
        <w:top w:val="none" w:sz="0" w:space="0" w:color="auto"/>
        <w:left w:val="none" w:sz="0" w:space="0" w:color="auto"/>
        <w:bottom w:val="none" w:sz="0" w:space="0" w:color="auto"/>
        <w:right w:val="none" w:sz="0" w:space="0" w:color="auto"/>
      </w:divBdr>
    </w:div>
    <w:div w:id="836916580">
      <w:marLeft w:val="0"/>
      <w:marRight w:val="0"/>
      <w:marTop w:val="0"/>
      <w:marBottom w:val="0"/>
      <w:divBdr>
        <w:top w:val="none" w:sz="0" w:space="0" w:color="auto"/>
        <w:left w:val="none" w:sz="0" w:space="0" w:color="auto"/>
        <w:bottom w:val="none" w:sz="0" w:space="0" w:color="auto"/>
        <w:right w:val="none" w:sz="0" w:space="0" w:color="auto"/>
      </w:divBdr>
    </w:div>
    <w:div w:id="836916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6</Pages>
  <Words>1083</Words>
  <Characters>6176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HP</cp:lastModifiedBy>
  <cp:revision>15</cp:revision>
  <cp:lastPrinted>2016-07-21T00:22:00Z</cp:lastPrinted>
  <dcterms:created xsi:type="dcterms:W3CDTF">2016-07-19T07:08:00Z</dcterms:created>
  <dcterms:modified xsi:type="dcterms:W3CDTF">2016-07-21T07:34:00Z</dcterms:modified>
</cp:coreProperties>
</file>